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4BF4A" w14:textId="77777777" w:rsidR="00630B58" w:rsidRDefault="00630B58" w:rsidP="003E1EEB"/>
    <w:p w14:paraId="4F0B56B8" w14:textId="77777777" w:rsidR="006320F7" w:rsidRDefault="006320F7" w:rsidP="003E1EEB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0"/>
      </w:tblGrid>
      <w:tr w:rsidR="00332027" w:rsidRPr="00DF5551" w14:paraId="119069C2" w14:textId="77777777" w:rsidTr="001966A9">
        <w:tc>
          <w:tcPr>
            <w:tcW w:w="6400" w:type="dxa"/>
          </w:tcPr>
          <w:p w14:paraId="010AACB6" w14:textId="77777777" w:rsidR="00332027" w:rsidRPr="00DF5551" w:rsidRDefault="003918E6" w:rsidP="001966A9">
            <w:pPr>
              <w:framePr w:w="6521" w:hSpace="181" w:wrap="around" w:vAnchor="page" w:hAnchor="page" w:x="1759" w:y="7089" w:anchorLock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Pre-specificatie</w:t>
            </w:r>
          </w:p>
        </w:tc>
      </w:tr>
      <w:tr w:rsidR="00332027" w14:paraId="5D8C5996" w14:textId="77777777" w:rsidTr="001966A9">
        <w:tc>
          <w:tcPr>
            <w:tcW w:w="6400" w:type="dxa"/>
          </w:tcPr>
          <w:p w14:paraId="6C35EE53" w14:textId="0C6CD505" w:rsidR="00332027" w:rsidRDefault="003918E6" w:rsidP="001966A9">
            <w:pPr>
              <w:keepNext/>
              <w:framePr w:w="6521" w:hSpace="181" w:wrap="around" w:vAnchor="page" w:hAnchor="page" w:x="1759" w:y="7089" w:anchorLock="1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VRI </w:t>
            </w:r>
            <w:r w:rsidR="00F220C3">
              <w:rPr>
                <w:b/>
                <w:sz w:val="40"/>
                <w:szCs w:val="40"/>
              </w:rPr>
              <w:t>30</w:t>
            </w:r>
            <w:r w:rsidR="00D50DB4">
              <w:rPr>
                <w:b/>
                <w:sz w:val="40"/>
                <w:szCs w:val="40"/>
              </w:rPr>
              <w:t>23 (7922-0032</w:t>
            </w:r>
            <w:r w:rsidR="00BC7DCD">
              <w:rPr>
                <w:b/>
                <w:sz w:val="40"/>
                <w:szCs w:val="40"/>
              </w:rPr>
              <w:t>)</w:t>
            </w:r>
          </w:p>
          <w:p w14:paraId="6C04C9FE" w14:textId="77777777" w:rsidR="00247A71" w:rsidRDefault="00850DDC" w:rsidP="001966A9">
            <w:pPr>
              <w:keepNext/>
              <w:framePr w:w="6521" w:hSpace="181" w:wrap="around" w:vAnchor="page" w:hAnchor="page" w:x="1759" w:y="7089" w:anchorLock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Gemeente Almelo</w:t>
            </w:r>
          </w:p>
          <w:p w14:paraId="0EC603CC" w14:textId="77777777" w:rsidR="00BC7DCD" w:rsidRPr="00247A71" w:rsidRDefault="00BC7DCD" w:rsidP="001966A9">
            <w:pPr>
              <w:keepNext/>
              <w:framePr w:w="6521" w:hSpace="181" w:wrap="around" w:vAnchor="page" w:hAnchor="page" w:x="1759" w:y="7089" w:anchorLock="1"/>
              <w:rPr>
                <w:b/>
                <w:sz w:val="28"/>
                <w:szCs w:val="28"/>
              </w:rPr>
            </w:pPr>
          </w:p>
        </w:tc>
      </w:tr>
    </w:tbl>
    <w:p w14:paraId="6C55BD56" w14:textId="77777777" w:rsidR="00332027" w:rsidRDefault="00332027" w:rsidP="003E1EEB"/>
    <w:p w14:paraId="304D7106" w14:textId="77777777" w:rsidR="00332027" w:rsidRDefault="00332027" w:rsidP="003E1EEB"/>
    <w:p w14:paraId="25F5B27F" w14:textId="77777777" w:rsidR="00332027" w:rsidRDefault="003918E6" w:rsidP="003918E6">
      <w:pPr>
        <w:tabs>
          <w:tab w:val="left" w:pos="6885"/>
        </w:tabs>
      </w:pPr>
      <w:r>
        <w:tab/>
      </w:r>
    </w:p>
    <w:p w14:paraId="5DCD7845" w14:textId="77777777" w:rsidR="00332027" w:rsidRDefault="00332027" w:rsidP="003E1EEB"/>
    <w:p w14:paraId="2E8BC982" w14:textId="77777777" w:rsidR="00332027" w:rsidRDefault="00332027" w:rsidP="003E1EEB"/>
    <w:p w14:paraId="43BE3CEB" w14:textId="77777777" w:rsidR="00332027" w:rsidRDefault="00332027" w:rsidP="003E1EEB"/>
    <w:p w14:paraId="7433E227" w14:textId="77777777" w:rsidR="00332027" w:rsidRDefault="00332027" w:rsidP="003E1EEB"/>
    <w:p w14:paraId="0577E9C2" w14:textId="77777777" w:rsidR="00332027" w:rsidRDefault="00332027" w:rsidP="003E1EEB"/>
    <w:p w14:paraId="644F670E" w14:textId="77777777" w:rsidR="00332027" w:rsidRDefault="00332027" w:rsidP="003E1EEB"/>
    <w:p w14:paraId="55316B09" w14:textId="77777777" w:rsidR="00332027" w:rsidRDefault="00332027" w:rsidP="003E1EEB"/>
    <w:p w14:paraId="63E42823" w14:textId="77777777" w:rsidR="00332027" w:rsidRDefault="00332027" w:rsidP="003E1EEB"/>
    <w:p w14:paraId="42E4A7D2" w14:textId="77777777" w:rsidR="00332027" w:rsidRDefault="00332027" w:rsidP="003E1EEB"/>
    <w:p w14:paraId="59070CB6" w14:textId="77777777" w:rsidR="00332027" w:rsidRDefault="00332027" w:rsidP="003E1EEB"/>
    <w:p w14:paraId="7E7F91C2" w14:textId="77777777" w:rsidR="00332027" w:rsidRDefault="00332027" w:rsidP="003E1EEB"/>
    <w:p w14:paraId="7F07B20A" w14:textId="77777777" w:rsidR="00332027" w:rsidRDefault="00332027" w:rsidP="003E1EEB"/>
    <w:p w14:paraId="65461F7E" w14:textId="77777777" w:rsidR="00332027" w:rsidRDefault="00332027" w:rsidP="003E1EEB"/>
    <w:p w14:paraId="4E331A56" w14:textId="77777777" w:rsidR="00332027" w:rsidRDefault="00332027" w:rsidP="003E1EEB"/>
    <w:p w14:paraId="19862EDC" w14:textId="77777777" w:rsidR="00332027" w:rsidRDefault="00332027" w:rsidP="003E1EEB"/>
    <w:p w14:paraId="4BC06AB0" w14:textId="77777777" w:rsidR="00332027" w:rsidRDefault="00332027" w:rsidP="003E1EEB"/>
    <w:p w14:paraId="2FC9C7B1" w14:textId="77777777" w:rsidR="00332027" w:rsidRDefault="00332027" w:rsidP="003E1EEB"/>
    <w:p w14:paraId="6AFE9E66" w14:textId="77777777" w:rsidR="00332027" w:rsidRDefault="00332027" w:rsidP="003E1EEB"/>
    <w:p w14:paraId="450FABBC" w14:textId="77777777" w:rsidR="00332027" w:rsidRDefault="00332027" w:rsidP="003E1EEB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1"/>
        <w:gridCol w:w="6309"/>
      </w:tblGrid>
      <w:tr w:rsidR="00332027" w14:paraId="60CA7E5C" w14:textId="77777777" w:rsidTr="001966A9">
        <w:tc>
          <w:tcPr>
            <w:tcW w:w="1191" w:type="dxa"/>
          </w:tcPr>
          <w:p w14:paraId="053C2EBB" w14:textId="77777777" w:rsidR="00332027" w:rsidRDefault="00332027" w:rsidP="001966A9">
            <w:pPr>
              <w:framePr w:w="7700" w:wrap="around" w:vAnchor="page" w:hAnchor="page" w:x="1759" w:y="13326" w:anchorLock="1"/>
            </w:pPr>
            <w:r>
              <w:t>Status</w:t>
            </w:r>
          </w:p>
        </w:tc>
        <w:tc>
          <w:tcPr>
            <w:tcW w:w="6309" w:type="dxa"/>
          </w:tcPr>
          <w:p w14:paraId="70D970D5" w14:textId="7E8A062C" w:rsidR="00332027" w:rsidRDefault="008D1D95" w:rsidP="001966A9">
            <w:pPr>
              <w:framePr w:w="7700" w:wrap="around" w:vAnchor="page" w:hAnchor="page" w:x="1759" w:y="13326" w:anchorLock="1"/>
            </w:pPr>
            <w:r>
              <w:t>Definitief</w:t>
            </w:r>
          </w:p>
        </w:tc>
      </w:tr>
      <w:tr w:rsidR="00332027" w14:paraId="2381E853" w14:textId="77777777" w:rsidTr="001966A9">
        <w:tc>
          <w:tcPr>
            <w:tcW w:w="1191" w:type="dxa"/>
          </w:tcPr>
          <w:p w14:paraId="535E6750" w14:textId="77777777" w:rsidR="00332027" w:rsidRDefault="00332027" w:rsidP="001966A9">
            <w:pPr>
              <w:framePr w:w="7700" w:wrap="around" w:vAnchor="page" w:hAnchor="page" w:x="1759" w:y="13326" w:anchorLock="1"/>
            </w:pPr>
            <w:r>
              <w:t>Versie</w:t>
            </w:r>
          </w:p>
        </w:tc>
        <w:tc>
          <w:tcPr>
            <w:tcW w:w="6309" w:type="dxa"/>
          </w:tcPr>
          <w:p w14:paraId="67AE445F" w14:textId="7851248B" w:rsidR="00332027" w:rsidRDefault="0008383D" w:rsidP="001966A9">
            <w:pPr>
              <w:framePr w:w="7700" w:wrap="around" w:vAnchor="page" w:hAnchor="page" w:x="1759" w:y="13326" w:anchorLock="1"/>
            </w:pPr>
            <w:r>
              <w:t>1</w:t>
            </w:r>
            <w:r w:rsidR="00DA4932">
              <w:t>.</w:t>
            </w:r>
            <w:r>
              <w:t>0</w:t>
            </w:r>
          </w:p>
        </w:tc>
      </w:tr>
      <w:tr w:rsidR="00332027" w14:paraId="1537D078" w14:textId="77777777" w:rsidTr="001966A9">
        <w:tc>
          <w:tcPr>
            <w:tcW w:w="1191" w:type="dxa"/>
          </w:tcPr>
          <w:p w14:paraId="49BA7CA3" w14:textId="77777777" w:rsidR="00332027" w:rsidRDefault="00332027" w:rsidP="001966A9">
            <w:pPr>
              <w:framePr w:w="7700" w:wrap="around" w:vAnchor="page" w:hAnchor="page" w:x="1759" w:y="13326" w:anchorLock="1"/>
            </w:pPr>
            <w:r>
              <w:t>Datum</w:t>
            </w:r>
          </w:p>
        </w:tc>
        <w:tc>
          <w:tcPr>
            <w:tcW w:w="6309" w:type="dxa"/>
          </w:tcPr>
          <w:p w14:paraId="124C53CE" w14:textId="322B4097" w:rsidR="00332027" w:rsidRDefault="0008383D" w:rsidP="001966A9">
            <w:pPr>
              <w:framePr w:w="7700" w:wrap="around" w:vAnchor="page" w:hAnchor="page" w:x="1759" w:y="13326" w:anchorLock="1"/>
            </w:pPr>
            <w:r>
              <w:rPr>
                <w:color w:val="000000"/>
              </w:rPr>
              <w:t>22</w:t>
            </w:r>
            <w:r w:rsidR="00D50DB4">
              <w:rPr>
                <w:color w:val="000000"/>
              </w:rPr>
              <w:t xml:space="preserve"> </w:t>
            </w:r>
            <w:r w:rsidR="0083334B">
              <w:rPr>
                <w:color w:val="000000"/>
              </w:rPr>
              <w:t>juni 2018</w:t>
            </w:r>
          </w:p>
        </w:tc>
      </w:tr>
      <w:tr w:rsidR="00332027" w14:paraId="1012ECE8" w14:textId="77777777" w:rsidTr="001966A9">
        <w:tc>
          <w:tcPr>
            <w:tcW w:w="7500" w:type="dxa"/>
            <w:gridSpan w:val="2"/>
          </w:tcPr>
          <w:p w14:paraId="19453BC6" w14:textId="77777777" w:rsidR="00332027" w:rsidRDefault="00332027" w:rsidP="001966A9">
            <w:pPr>
              <w:keepNext/>
              <w:framePr w:w="7700" w:wrap="around" w:vAnchor="page" w:hAnchor="page" w:x="1759" w:y="13326" w:anchorLock="1"/>
            </w:pPr>
          </w:p>
        </w:tc>
      </w:tr>
    </w:tbl>
    <w:p w14:paraId="411728D1" w14:textId="77777777" w:rsidR="00332027" w:rsidRDefault="00332027" w:rsidP="00332027">
      <w:pPr>
        <w:framePr w:w="7700" w:wrap="around" w:vAnchor="page" w:hAnchor="page" w:x="1759" w:y="13326" w:anchorLock="1"/>
      </w:pPr>
    </w:p>
    <w:p w14:paraId="3085BE08" w14:textId="77777777" w:rsidR="0067072C" w:rsidRPr="00343320" w:rsidRDefault="0067072C" w:rsidP="00343320">
      <w:pPr>
        <w:spacing w:line="240" w:lineRule="auto"/>
        <w:rPr>
          <w:rFonts w:cs="Arial"/>
          <w:b/>
          <w:bCs/>
          <w:kern w:val="16"/>
          <w:sz w:val="40"/>
          <w:szCs w:val="10"/>
        </w:rPr>
        <w:sectPr w:rsidR="0067072C" w:rsidRPr="00343320" w:rsidSect="00867C9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552" w:right="1418" w:bottom="1701" w:left="1758" w:header="709" w:footer="1446" w:gutter="0"/>
          <w:cols w:space="708"/>
          <w:titlePg/>
          <w:docGrid w:linePitch="272"/>
        </w:sectPr>
      </w:pPr>
    </w:p>
    <w:p w14:paraId="15D80629" w14:textId="77777777" w:rsidR="004C6876" w:rsidRPr="00E14A53" w:rsidRDefault="004C6876" w:rsidP="00E614E4">
      <w:pPr>
        <w:pStyle w:val="OpmaakprofielCopyrights20pt"/>
        <w:spacing w:before="0" w:after="400"/>
      </w:pPr>
      <w:bookmarkStart w:id="22" w:name="_Toc104788729"/>
      <w:r w:rsidRPr="00E14A53">
        <w:lastRenderedPageBreak/>
        <w:t xml:space="preserve">Copyright </w:t>
      </w:r>
    </w:p>
    <w:p w14:paraId="1B7110CA" w14:textId="77777777" w:rsidR="004C6876" w:rsidRPr="00E14A53" w:rsidRDefault="004C6876" w:rsidP="004C6876">
      <w:pPr>
        <w:pStyle w:val="Copyright"/>
      </w:pPr>
      <w:r w:rsidRPr="00E14A53">
        <w:t>Alle rechten voorbehouden. Niets uit deze uitgave mag worden verveelvoudigd en/of openbaar gemaakt door middel van druk, fotokopie, microfilm of op welke wijze dan ook, zonder voorafgaande schriftelijke toestemming van Vialis bv.</w:t>
      </w:r>
    </w:p>
    <w:p w14:paraId="5B9DCA35" w14:textId="77777777" w:rsidR="004C6876" w:rsidRPr="00E14A53" w:rsidRDefault="004C6876" w:rsidP="004C6876">
      <w:pPr>
        <w:pStyle w:val="Copyright"/>
      </w:pPr>
    </w:p>
    <w:p w14:paraId="4F632F44" w14:textId="77777777" w:rsidR="004C6876" w:rsidRPr="00E614E4" w:rsidRDefault="004C6876" w:rsidP="004C6876">
      <w:pPr>
        <w:pStyle w:val="Copyright"/>
        <w:rPr>
          <w:szCs w:val="18"/>
        </w:rPr>
      </w:pPr>
      <w:r w:rsidRPr="00E614E4">
        <w:rPr>
          <w:szCs w:val="18"/>
        </w:rPr>
        <w:t>201</w:t>
      </w:r>
      <w:r w:rsidR="0083334B">
        <w:rPr>
          <w:szCs w:val="18"/>
        </w:rPr>
        <w:t>8</w:t>
      </w:r>
      <w:r w:rsidRPr="00E614E4">
        <w:rPr>
          <w:szCs w:val="18"/>
        </w:rPr>
        <w:t xml:space="preserve"> Vialis bv©</w:t>
      </w:r>
    </w:p>
    <w:p w14:paraId="2B191FA4" w14:textId="77777777" w:rsidR="00332027" w:rsidRPr="007D69AB" w:rsidRDefault="00332027" w:rsidP="00332027">
      <w:pPr>
        <w:spacing w:before="480" w:after="240"/>
        <w:rPr>
          <w:b/>
          <w:sz w:val="24"/>
          <w:szCs w:val="24"/>
        </w:rPr>
      </w:pPr>
      <w:r w:rsidRPr="007D69AB">
        <w:rPr>
          <w:b/>
          <w:sz w:val="24"/>
          <w:szCs w:val="24"/>
        </w:rPr>
        <w:t>Revisiehistorie</w:t>
      </w:r>
      <w:bookmarkEnd w:id="22"/>
    </w:p>
    <w:tbl>
      <w:tblPr>
        <w:tblStyle w:val="Tabelraster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1"/>
        <w:gridCol w:w="1299"/>
        <w:gridCol w:w="1728"/>
        <w:gridCol w:w="1417"/>
        <w:gridCol w:w="3544"/>
      </w:tblGrid>
      <w:tr w:rsidR="00332027" w:rsidRPr="00A23423" w14:paraId="60102F59" w14:textId="77777777" w:rsidTr="0008383D">
        <w:trPr>
          <w:trHeight w:val="330"/>
        </w:trPr>
        <w:tc>
          <w:tcPr>
            <w:tcW w:w="801" w:type="dxa"/>
            <w:tcBorders>
              <w:bottom w:val="dotted" w:sz="4" w:space="0" w:color="auto"/>
            </w:tcBorders>
            <w:vAlign w:val="center"/>
          </w:tcPr>
          <w:p w14:paraId="7DDFAB8B" w14:textId="77777777" w:rsidR="00332027" w:rsidRPr="00A23423" w:rsidRDefault="00332027" w:rsidP="00332027">
            <w:r>
              <w:t>Versie</w:t>
            </w:r>
          </w:p>
        </w:tc>
        <w:tc>
          <w:tcPr>
            <w:tcW w:w="1299" w:type="dxa"/>
            <w:tcBorders>
              <w:bottom w:val="dotted" w:sz="4" w:space="0" w:color="auto"/>
            </w:tcBorders>
            <w:vAlign w:val="center"/>
          </w:tcPr>
          <w:p w14:paraId="08C4F2F4" w14:textId="77777777" w:rsidR="00332027" w:rsidRPr="00A23423" w:rsidRDefault="00332027" w:rsidP="001966A9">
            <w:r>
              <w:t>Datum</w:t>
            </w:r>
          </w:p>
        </w:tc>
        <w:tc>
          <w:tcPr>
            <w:tcW w:w="1728" w:type="dxa"/>
            <w:tcBorders>
              <w:bottom w:val="dotted" w:sz="4" w:space="0" w:color="auto"/>
            </w:tcBorders>
            <w:vAlign w:val="center"/>
          </w:tcPr>
          <w:p w14:paraId="06A92D12" w14:textId="77777777" w:rsidR="00332027" w:rsidRPr="00A23423" w:rsidRDefault="00332027" w:rsidP="001966A9">
            <w:r>
              <w:t>Auteur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14:paraId="2332C862" w14:textId="77777777" w:rsidR="00332027" w:rsidRPr="00DC5412" w:rsidRDefault="00332027" w:rsidP="00332027">
            <w:r>
              <w:t>Status</w:t>
            </w:r>
          </w:p>
        </w:tc>
        <w:tc>
          <w:tcPr>
            <w:tcW w:w="3544" w:type="dxa"/>
            <w:tcBorders>
              <w:bottom w:val="dotted" w:sz="4" w:space="0" w:color="auto"/>
            </w:tcBorders>
            <w:vAlign w:val="center"/>
          </w:tcPr>
          <w:p w14:paraId="6E3E1DF5" w14:textId="77777777" w:rsidR="00332027" w:rsidRPr="00DC5412" w:rsidRDefault="00332027" w:rsidP="001966A9">
            <w:r>
              <w:t>Opmerkingen</w:t>
            </w:r>
          </w:p>
        </w:tc>
      </w:tr>
      <w:tr w:rsidR="00332027" w:rsidRPr="00A23423" w14:paraId="3CAD007B" w14:textId="77777777" w:rsidTr="0008383D">
        <w:trPr>
          <w:trHeight w:val="330"/>
        </w:trPr>
        <w:tc>
          <w:tcPr>
            <w:tcW w:w="8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F5402C" w14:textId="77777777" w:rsidR="00332027" w:rsidRPr="00A23423" w:rsidRDefault="0083334B" w:rsidP="001966A9">
            <w:r>
              <w:t>0.1</w:t>
            </w:r>
          </w:p>
        </w:tc>
        <w:tc>
          <w:tcPr>
            <w:tcW w:w="1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ABC5D4" w14:textId="77777777" w:rsidR="00332027" w:rsidRPr="00A23423" w:rsidRDefault="00DD2054" w:rsidP="001966A9">
            <w:r>
              <w:t>21</w:t>
            </w:r>
            <w:r w:rsidR="00DA4932">
              <w:t>-</w:t>
            </w:r>
            <w:r w:rsidR="0083334B">
              <w:t>06</w:t>
            </w:r>
            <w:r w:rsidR="00DA4932">
              <w:t>-201</w:t>
            </w:r>
            <w:r w:rsidR="0083334B">
              <w:t>8</w:t>
            </w:r>
          </w:p>
        </w:tc>
        <w:tc>
          <w:tcPr>
            <w:tcW w:w="1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D13ACB" w14:textId="77777777" w:rsidR="00332027" w:rsidRPr="00A23423" w:rsidRDefault="00DA4932" w:rsidP="001966A9">
            <w:r>
              <w:t>M</w:t>
            </w:r>
            <w:r w:rsidR="0083334B">
              <w:t>. Strating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C96359" w14:textId="77777777" w:rsidR="00332027" w:rsidRPr="00A23423" w:rsidRDefault="0083334B" w:rsidP="001966A9">
            <w:r>
              <w:t>Voorlopig</w:t>
            </w: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F532DC" w14:textId="77777777" w:rsidR="00332027" w:rsidRPr="00A23423" w:rsidRDefault="0083334B" w:rsidP="001966A9">
            <w:r>
              <w:t>1</w:t>
            </w:r>
            <w:r w:rsidRPr="0083334B">
              <w:rPr>
                <w:vertAlign w:val="superscript"/>
              </w:rPr>
              <w:t>e</w:t>
            </w:r>
            <w:r>
              <w:t xml:space="preserve"> versie</w:t>
            </w:r>
          </w:p>
        </w:tc>
      </w:tr>
      <w:tr w:rsidR="0008383D" w:rsidRPr="00A23423" w14:paraId="02AC9D39" w14:textId="77777777" w:rsidTr="0008383D">
        <w:trPr>
          <w:trHeight w:val="330"/>
        </w:trPr>
        <w:tc>
          <w:tcPr>
            <w:tcW w:w="8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318DEE" w14:textId="7A426C76" w:rsidR="0008383D" w:rsidRDefault="0008383D" w:rsidP="001966A9">
            <w:r>
              <w:t>1.0</w:t>
            </w:r>
          </w:p>
        </w:tc>
        <w:tc>
          <w:tcPr>
            <w:tcW w:w="1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1EC7CA" w14:textId="1F8B67C5" w:rsidR="0008383D" w:rsidRDefault="0008383D" w:rsidP="001966A9">
            <w:r>
              <w:t>22-06-2018</w:t>
            </w:r>
          </w:p>
        </w:tc>
        <w:tc>
          <w:tcPr>
            <w:tcW w:w="1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E3728A" w14:textId="07B15831" w:rsidR="0008383D" w:rsidRDefault="0008383D" w:rsidP="001966A9">
            <w:r>
              <w:t>M. Strating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ADF006" w14:textId="1A0CA98F" w:rsidR="0008383D" w:rsidRDefault="0008383D" w:rsidP="001966A9">
            <w:r>
              <w:t>Definitief</w:t>
            </w: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DDF27D" w14:textId="3B399AC7" w:rsidR="0008383D" w:rsidRDefault="0008383D" w:rsidP="001966A9">
            <w:r>
              <w:t>Opmerkingen Rob Hulleman verwerkt</w:t>
            </w:r>
          </w:p>
        </w:tc>
      </w:tr>
    </w:tbl>
    <w:p w14:paraId="53F8515D" w14:textId="77777777" w:rsidR="00332027" w:rsidRDefault="00332027">
      <w:pPr>
        <w:spacing w:line="240" w:lineRule="auto"/>
      </w:pPr>
    </w:p>
    <w:p w14:paraId="78563F17" w14:textId="77777777" w:rsidR="00F14BA9" w:rsidRPr="007D69AB" w:rsidRDefault="00F14BA9" w:rsidP="00BD680B">
      <w:pPr>
        <w:pageBreakBefore/>
        <w:spacing w:after="400"/>
        <w:rPr>
          <w:b/>
          <w:sz w:val="40"/>
          <w:szCs w:val="40"/>
        </w:rPr>
      </w:pPr>
      <w:r w:rsidRPr="007D69AB">
        <w:rPr>
          <w:b/>
          <w:sz w:val="40"/>
          <w:szCs w:val="40"/>
        </w:rPr>
        <w:lastRenderedPageBreak/>
        <w:t>Inhoud</w:t>
      </w:r>
    </w:p>
    <w:p w14:paraId="1A7DA530" w14:textId="4DF5AC71" w:rsidR="00657F65" w:rsidRDefault="006A0E4A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Cs w:val="0"/>
        </w:rPr>
        <w:fldChar w:fldCharType="begin"/>
      </w:r>
      <w:r w:rsidR="00F14BA9">
        <w:rPr>
          <w:bCs w:val="0"/>
        </w:rPr>
        <w:instrText xml:space="preserve"> TOC \o "1-3" \h \z \u </w:instrText>
      </w:r>
      <w:r>
        <w:rPr>
          <w:bCs w:val="0"/>
        </w:rPr>
        <w:fldChar w:fldCharType="separate"/>
      </w:r>
      <w:hyperlink w:anchor="_Toc517442359" w:history="1">
        <w:r w:rsidR="00657F65" w:rsidRPr="00B42EA5">
          <w:rPr>
            <w:rStyle w:val="Hyperlink"/>
            <w:noProof/>
          </w:rPr>
          <w:t>1</w:t>
        </w:r>
        <w:r w:rsidR="00657F6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Inleiding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_Toc517442359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4</w:t>
        </w:r>
        <w:r w:rsidR="00657F65">
          <w:rPr>
            <w:noProof/>
            <w:webHidden/>
          </w:rPr>
          <w:fldChar w:fldCharType="end"/>
        </w:r>
      </w:hyperlink>
    </w:p>
    <w:p w14:paraId="6136EBB7" w14:textId="22DA004C" w:rsidR="00657F65" w:rsidRDefault="00151231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2360" w:history="1">
        <w:r w:rsidR="00657F65" w:rsidRPr="00B42EA5">
          <w:rPr>
            <w:rStyle w:val="Hyperlink"/>
            <w:noProof/>
          </w:rPr>
          <w:t>2</w:t>
        </w:r>
        <w:r w:rsidR="00657F6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Regelstructuren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_Toc517442360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5</w:t>
        </w:r>
        <w:r w:rsidR="00657F65">
          <w:rPr>
            <w:noProof/>
            <w:webHidden/>
          </w:rPr>
          <w:fldChar w:fldCharType="end"/>
        </w:r>
      </w:hyperlink>
    </w:p>
    <w:p w14:paraId="12FDBE0D" w14:textId="66218CBD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61" w:history="1">
        <w:r w:rsidR="00657F65" w:rsidRPr="00B42EA5">
          <w:rPr>
            <w:rStyle w:val="Hyperlink"/>
            <w:noProof/>
          </w:rPr>
          <w:t>2.1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Werkingstijden regelstructuren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_Toc517442361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5</w:t>
        </w:r>
        <w:r w:rsidR="00657F65">
          <w:rPr>
            <w:noProof/>
            <w:webHidden/>
          </w:rPr>
          <w:fldChar w:fldCharType="end"/>
        </w:r>
      </w:hyperlink>
    </w:p>
    <w:p w14:paraId="2B70A1C9" w14:textId="39B401FC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62" w:history="1">
        <w:r w:rsidR="00657F65" w:rsidRPr="00B42EA5">
          <w:rPr>
            <w:rStyle w:val="Hyperlink"/>
            <w:noProof/>
          </w:rPr>
          <w:t>2.2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Modulestructuur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_Toc517442362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5</w:t>
        </w:r>
        <w:r w:rsidR="00657F65">
          <w:rPr>
            <w:noProof/>
            <w:webHidden/>
          </w:rPr>
          <w:fldChar w:fldCharType="end"/>
        </w:r>
      </w:hyperlink>
    </w:p>
    <w:p w14:paraId="1AFB642E" w14:textId="58E0820F" w:rsidR="00657F65" w:rsidRDefault="00151231">
      <w:pPr>
        <w:pStyle w:val="Inhopg3"/>
        <w:tabs>
          <w:tab w:val="left" w:pos="2154"/>
          <w:tab w:val="right" w:leader="dot" w:pos="8720"/>
        </w:tabs>
        <w:rPr>
          <w:rFonts w:asciiTheme="minorHAnsi" w:eastAsiaTheme="minorEastAsia" w:hAnsiTheme="minorHAnsi" w:cstheme="minorBidi"/>
          <w:bCs w:val="0"/>
          <w:iCs w:val="0"/>
          <w:noProof/>
          <w:color w:val="auto"/>
          <w:sz w:val="22"/>
          <w:szCs w:val="22"/>
        </w:rPr>
      </w:pPr>
      <w:hyperlink w:anchor="_Toc517442363" w:history="1">
        <w:r w:rsidR="00657F65" w:rsidRPr="00B42EA5">
          <w:rPr>
            <w:rStyle w:val="Hyperlink"/>
            <w:noProof/>
          </w:rPr>
          <w:t>2.2.1</w:t>
        </w:r>
        <w:r w:rsidR="00657F65">
          <w:rPr>
            <w:rFonts w:asciiTheme="minorHAnsi" w:eastAsiaTheme="minorEastAsia" w:hAnsiTheme="minorHAnsi" w:cstheme="minorBidi"/>
            <w:bCs w:val="0"/>
            <w:i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Blokvolgorde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_Toc517442363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5</w:t>
        </w:r>
        <w:r w:rsidR="00657F65">
          <w:rPr>
            <w:noProof/>
            <w:webHidden/>
          </w:rPr>
          <w:fldChar w:fldCharType="end"/>
        </w:r>
      </w:hyperlink>
    </w:p>
    <w:p w14:paraId="393EE91E" w14:textId="51524236" w:rsidR="00657F65" w:rsidRDefault="00151231">
      <w:pPr>
        <w:pStyle w:val="Inhopg3"/>
        <w:tabs>
          <w:tab w:val="left" w:pos="2154"/>
          <w:tab w:val="right" w:leader="dot" w:pos="8720"/>
        </w:tabs>
        <w:rPr>
          <w:rFonts w:asciiTheme="minorHAnsi" w:eastAsiaTheme="minorEastAsia" w:hAnsiTheme="minorHAnsi" w:cstheme="minorBidi"/>
          <w:bCs w:val="0"/>
          <w:iCs w:val="0"/>
          <w:noProof/>
          <w:color w:val="auto"/>
          <w:sz w:val="22"/>
          <w:szCs w:val="22"/>
        </w:rPr>
      </w:pPr>
      <w:hyperlink w:anchor="_Toc517442364" w:history="1">
        <w:r w:rsidR="00657F65" w:rsidRPr="00B42EA5">
          <w:rPr>
            <w:rStyle w:val="Hyperlink"/>
            <w:noProof/>
          </w:rPr>
          <w:t>2.2.2</w:t>
        </w:r>
        <w:r w:rsidR="00657F65">
          <w:rPr>
            <w:rFonts w:asciiTheme="minorHAnsi" w:eastAsiaTheme="minorEastAsia" w:hAnsiTheme="minorHAnsi" w:cstheme="minorBidi"/>
            <w:bCs w:val="0"/>
            <w:i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Maximumgroentijden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_Toc517442364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5</w:t>
        </w:r>
        <w:r w:rsidR="00657F65">
          <w:rPr>
            <w:noProof/>
            <w:webHidden/>
          </w:rPr>
          <w:fldChar w:fldCharType="end"/>
        </w:r>
      </w:hyperlink>
    </w:p>
    <w:p w14:paraId="3D81E46A" w14:textId="480AE201" w:rsidR="00657F65" w:rsidRDefault="00151231">
      <w:pPr>
        <w:pStyle w:val="Inhopg3"/>
        <w:tabs>
          <w:tab w:val="left" w:pos="2154"/>
          <w:tab w:val="right" w:leader="dot" w:pos="8720"/>
        </w:tabs>
        <w:rPr>
          <w:rFonts w:asciiTheme="minorHAnsi" w:eastAsiaTheme="minorEastAsia" w:hAnsiTheme="minorHAnsi" w:cstheme="minorBidi"/>
          <w:bCs w:val="0"/>
          <w:iCs w:val="0"/>
          <w:noProof/>
          <w:color w:val="auto"/>
          <w:sz w:val="22"/>
          <w:szCs w:val="22"/>
        </w:rPr>
      </w:pPr>
      <w:hyperlink w:anchor="_Toc517442365" w:history="1">
        <w:r w:rsidR="00657F65" w:rsidRPr="00B42EA5">
          <w:rPr>
            <w:rStyle w:val="Hyperlink"/>
            <w:noProof/>
          </w:rPr>
          <w:t>2.2.3</w:t>
        </w:r>
        <w:r w:rsidR="00657F65">
          <w:rPr>
            <w:rFonts w:asciiTheme="minorHAnsi" w:eastAsiaTheme="minorEastAsia" w:hAnsiTheme="minorHAnsi" w:cstheme="minorBidi"/>
            <w:bCs w:val="0"/>
            <w:i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Optimax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_Toc517442365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5</w:t>
        </w:r>
        <w:r w:rsidR="00657F65">
          <w:rPr>
            <w:noProof/>
            <w:webHidden/>
          </w:rPr>
          <w:fldChar w:fldCharType="end"/>
        </w:r>
      </w:hyperlink>
    </w:p>
    <w:p w14:paraId="3B24790B" w14:textId="554756DA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66" w:history="1">
        <w:r w:rsidR="00657F65" w:rsidRPr="00B42EA5">
          <w:rPr>
            <w:rStyle w:val="Hyperlink"/>
            <w:noProof/>
          </w:rPr>
          <w:t>2.3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Flex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_Toc517442366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6</w:t>
        </w:r>
        <w:r w:rsidR="00657F65">
          <w:rPr>
            <w:noProof/>
            <w:webHidden/>
          </w:rPr>
          <w:fldChar w:fldCharType="end"/>
        </w:r>
      </w:hyperlink>
    </w:p>
    <w:p w14:paraId="0144803A" w14:textId="2B4386C2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67" w:history="1">
        <w:r w:rsidR="00657F65" w:rsidRPr="00B42EA5">
          <w:rPr>
            <w:rStyle w:val="Hyperlink"/>
            <w:noProof/>
          </w:rPr>
          <w:t>2.4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Halfstar programma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_Toc517442367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6</w:t>
        </w:r>
        <w:r w:rsidR="00657F65">
          <w:rPr>
            <w:noProof/>
            <w:webHidden/>
          </w:rPr>
          <w:fldChar w:fldCharType="end"/>
        </w:r>
      </w:hyperlink>
    </w:p>
    <w:p w14:paraId="3BF7F3C2" w14:textId="69439398" w:rsidR="00657F65" w:rsidRDefault="00151231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2368" w:history="1">
        <w:r w:rsidR="00657F65" w:rsidRPr="00B42EA5">
          <w:rPr>
            <w:rStyle w:val="Hyperlink"/>
            <w:noProof/>
          </w:rPr>
          <w:t>3</w:t>
        </w:r>
        <w:r w:rsidR="00657F6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Signaalgroepinstellingen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_Toc517442368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7</w:t>
        </w:r>
        <w:r w:rsidR="00657F65">
          <w:rPr>
            <w:noProof/>
            <w:webHidden/>
          </w:rPr>
          <w:fldChar w:fldCharType="end"/>
        </w:r>
      </w:hyperlink>
    </w:p>
    <w:p w14:paraId="324F2648" w14:textId="7FBD7420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69" w:history="1">
        <w:r w:rsidR="00657F65" w:rsidRPr="00B42EA5">
          <w:rPr>
            <w:rStyle w:val="Hyperlink"/>
            <w:noProof/>
          </w:rPr>
          <w:t>3.1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Wachtstand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_Toc517442369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7</w:t>
        </w:r>
        <w:r w:rsidR="00657F65">
          <w:rPr>
            <w:noProof/>
            <w:webHidden/>
          </w:rPr>
          <w:fldChar w:fldCharType="end"/>
        </w:r>
      </w:hyperlink>
    </w:p>
    <w:p w14:paraId="217C5E11" w14:textId="1441AE44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70" w:history="1">
        <w:r w:rsidR="00657F65" w:rsidRPr="00B42EA5">
          <w:rPr>
            <w:rStyle w:val="Hyperlink"/>
            <w:noProof/>
          </w:rPr>
          <w:t>3.2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Vastgroentijden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_Toc517442370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7</w:t>
        </w:r>
        <w:r w:rsidR="00657F65">
          <w:rPr>
            <w:noProof/>
            <w:webHidden/>
          </w:rPr>
          <w:fldChar w:fldCharType="end"/>
        </w:r>
      </w:hyperlink>
    </w:p>
    <w:p w14:paraId="3B3177B6" w14:textId="4C50A2A9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71" w:history="1">
        <w:r w:rsidR="00657F65" w:rsidRPr="00B42EA5">
          <w:rPr>
            <w:rStyle w:val="Hyperlink"/>
            <w:noProof/>
          </w:rPr>
          <w:t>3.3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Geeltijden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_Toc517442371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7</w:t>
        </w:r>
        <w:r w:rsidR="00657F65">
          <w:rPr>
            <w:noProof/>
            <w:webHidden/>
          </w:rPr>
          <w:fldChar w:fldCharType="end"/>
        </w:r>
      </w:hyperlink>
    </w:p>
    <w:p w14:paraId="73CA4A2B" w14:textId="3299E5A0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72" w:history="1">
        <w:r w:rsidR="00657F65" w:rsidRPr="00B42EA5">
          <w:rPr>
            <w:rStyle w:val="Hyperlink"/>
            <w:noProof/>
          </w:rPr>
          <w:t>3.4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Garantietijden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_Toc517442372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7</w:t>
        </w:r>
        <w:r w:rsidR="00657F65">
          <w:rPr>
            <w:noProof/>
            <w:webHidden/>
          </w:rPr>
          <w:fldChar w:fldCharType="end"/>
        </w:r>
      </w:hyperlink>
    </w:p>
    <w:p w14:paraId="328C57A5" w14:textId="63A497F7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73" w:history="1">
        <w:r w:rsidR="00657F65" w:rsidRPr="00B42EA5">
          <w:rPr>
            <w:rStyle w:val="Hyperlink"/>
            <w:noProof/>
          </w:rPr>
          <w:t>3.5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Wachttijdvoorspellers en waitsignalering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_Toc517442373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7</w:t>
        </w:r>
        <w:r w:rsidR="00657F65">
          <w:rPr>
            <w:noProof/>
            <w:webHidden/>
          </w:rPr>
          <w:fldChar w:fldCharType="end"/>
        </w:r>
      </w:hyperlink>
    </w:p>
    <w:p w14:paraId="4D0B30E1" w14:textId="2F9512DF" w:rsidR="00657F65" w:rsidRDefault="00151231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2374" w:history="1">
        <w:r w:rsidR="00657F65" w:rsidRPr="00B42EA5">
          <w:rPr>
            <w:rStyle w:val="Hyperlink"/>
            <w:noProof/>
          </w:rPr>
          <w:t>4</w:t>
        </w:r>
        <w:r w:rsidR="00657F6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Signaalgroepinteracties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_Toc517442374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8</w:t>
        </w:r>
        <w:r w:rsidR="00657F65">
          <w:rPr>
            <w:noProof/>
            <w:webHidden/>
          </w:rPr>
          <w:fldChar w:fldCharType="end"/>
        </w:r>
      </w:hyperlink>
    </w:p>
    <w:p w14:paraId="415EFCB5" w14:textId="5C3E9BA3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75" w:history="1">
        <w:r w:rsidR="00657F65" w:rsidRPr="00B42EA5">
          <w:rPr>
            <w:rStyle w:val="Hyperlink"/>
            <w:noProof/>
          </w:rPr>
          <w:t>4.1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Deelconflicten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_Toc517442375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8</w:t>
        </w:r>
        <w:r w:rsidR="00657F65">
          <w:rPr>
            <w:noProof/>
            <w:webHidden/>
          </w:rPr>
          <w:fldChar w:fldCharType="end"/>
        </w:r>
      </w:hyperlink>
    </w:p>
    <w:p w14:paraId="741184D7" w14:textId="0BDE55F6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76" w:history="1">
        <w:r w:rsidR="00657F65" w:rsidRPr="00B42EA5">
          <w:rPr>
            <w:rStyle w:val="Hyperlink"/>
            <w:noProof/>
          </w:rPr>
          <w:t>4.2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Fiets- en voetgangersoversteekplaatsen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_Toc517442376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8</w:t>
        </w:r>
        <w:r w:rsidR="00657F65">
          <w:rPr>
            <w:noProof/>
            <w:webHidden/>
          </w:rPr>
          <w:fldChar w:fldCharType="end"/>
        </w:r>
      </w:hyperlink>
    </w:p>
    <w:p w14:paraId="5F222B2F" w14:textId="2725AA29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77" w:history="1">
        <w:r w:rsidR="00657F65" w:rsidRPr="00B42EA5">
          <w:rPr>
            <w:rStyle w:val="Hyperlink"/>
            <w:noProof/>
          </w:rPr>
          <w:t>4.3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Meerealisaties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_Toc517442377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8</w:t>
        </w:r>
        <w:r w:rsidR="00657F65">
          <w:rPr>
            <w:noProof/>
            <w:webHidden/>
          </w:rPr>
          <w:fldChar w:fldCharType="end"/>
        </w:r>
      </w:hyperlink>
    </w:p>
    <w:p w14:paraId="3CDF8650" w14:textId="3AA427A5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78" w:history="1">
        <w:r w:rsidR="00657F65" w:rsidRPr="00B42EA5">
          <w:rPr>
            <w:rStyle w:val="Hyperlink"/>
            <w:noProof/>
          </w:rPr>
          <w:t>4.4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Gelijk- en voorstarts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_Toc517442378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8</w:t>
        </w:r>
        <w:r w:rsidR="00657F65">
          <w:rPr>
            <w:noProof/>
            <w:webHidden/>
          </w:rPr>
          <w:fldChar w:fldCharType="end"/>
        </w:r>
      </w:hyperlink>
    </w:p>
    <w:p w14:paraId="6630758A" w14:textId="644393F2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79" w:history="1">
        <w:r w:rsidR="00657F65" w:rsidRPr="00B42EA5">
          <w:rPr>
            <w:rStyle w:val="Hyperlink"/>
            <w:noProof/>
          </w:rPr>
          <w:t>4.5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Meeverlengen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_Toc517442379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8</w:t>
        </w:r>
        <w:r w:rsidR="00657F65">
          <w:rPr>
            <w:noProof/>
            <w:webHidden/>
          </w:rPr>
          <w:fldChar w:fldCharType="end"/>
        </w:r>
      </w:hyperlink>
    </w:p>
    <w:p w14:paraId="6C1A1E19" w14:textId="0E7863FA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80" w:history="1">
        <w:r w:rsidR="00657F65" w:rsidRPr="00B42EA5">
          <w:rPr>
            <w:rStyle w:val="Hyperlink"/>
            <w:noProof/>
          </w:rPr>
          <w:t>4.6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Ontruimingstijden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_Toc517442380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8</w:t>
        </w:r>
        <w:r w:rsidR="00657F65">
          <w:rPr>
            <w:noProof/>
            <w:webHidden/>
          </w:rPr>
          <w:fldChar w:fldCharType="end"/>
        </w:r>
      </w:hyperlink>
    </w:p>
    <w:p w14:paraId="4101A5A9" w14:textId="4006050A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81" w:history="1">
        <w:r w:rsidR="00657F65" w:rsidRPr="00B42EA5">
          <w:rPr>
            <w:rStyle w:val="Hyperlink"/>
            <w:noProof/>
          </w:rPr>
          <w:t>4.7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Koppelingen (voetgangers, harde koppelingen, pelotonkoppelingen)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_Toc517442381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9</w:t>
        </w:r>
        <w:r w:rsidR="00657F65">
          <w:rPr>
            <w:noProof/>
            <w:webHidden/>
          </w:rPr>
          <w:fldChar w:fldCharType="end"/>
        </w:r>
      </w:hyperlink>
    </w:p>
    <w:p w14:paraId="773D128B" w14:textId="35024808" w:rsidR="00657F65" w:rsidRDefault="00151231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2382" w:history="1">
        <w:r w:rsidR="00657F65" w:rsidRPr="00B42EA5">
          <w:rPr>
            <w:rStyle w:val="Hyperlink"/>
            <w:noProof/>
          </w:rPr>
          <w:t>5</w:t>
        </w:r>
        <w:r w:rsidR="00657F6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Detectorinstellingen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_Toc517442382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10</w:t>
        </w:r>
        <w:r w:rsidR="00657F65">
          <w:rPr>
            <w:noProof/>
            <w:webHidden/>
          </w:rPr>
          <w:fldChar w:fldCharType="end"/>
        </w:r>
      </w:hyperlink>
    </w:p>
    <w:p w14:paraId="7CFD49A4" w14:textId="0BED9D17" w:rsidR="00657F65" w:rsidRDefault="00151231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2383" w:history="1">
        <w:r w:rsidR="00657F65" w:rsidRPr="00B42EA5">
          <w:rPr>
            <w:rStyle w:val="Hyperlink"/>
            <w:noProof/>
          </w:rPr>
          <w:t>6</w:t>
        </w:r>
        <w:r w:rsidR="00657F6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Prioriteren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_Toc517442383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11</w:t>
        </w:r>
        <w:r w:rsidR="00657F65">
          <w:rPr>
            <w:noProof/>
            <w:webHidden/>
          </w:rPr>
          <w:fldChar w:fldCharType="end"/>
        </w:r>
      </w:hyperlink>
    </w:p>
    <w:p w14:paraId="1BFF0F31" w14:textId="431755C6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84" w:history="1">
        <w:r w:rsidR="00657F65" w:rsidRPr="00B42EA5">
          <w:rPr>
            <w:rStyle w:val="Hyperlink"/>
            <w:noProof/>
          </w:rPr>
          <w:t>6.1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OV- en HD-ingrepen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_Toc517442384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11</w:t>
        </w:r>
        <w:r w:rsidR="00657F65">
          <w:rPr>
            <w:noProof/>
            <w:webHidden/>
          </w:rPr>
          <w:fldChar w:fldCharType="end"/>
        </w:r>
      </w:hyperlink>
    </w:p>
    <w:p w14:paraId="22F692F5" w14:textId="489DC237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85" w:history="1">
        <w:r w:rsidR="00657F65" w:rsidRPr="00B42EA5">
          <w:rPr>
            <w:rStyle w:val="Hyperlink"/>
            <w:noProof/>
          </w:rPr>
          <w:t>6.2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Fietspelotons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_Toc517442385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11</w:t>
        </w:r>
        <w:r w:rsidR="00657F65">
          <w:rPr>
            <w:noProof/>
            <w:webHidden/>
          </w:rPr>
          <w:fldChar w:fldCharType="end"/>
        </w:r>
      </w:hyperlink>
    </w:p>
    <w:p w14:paraId="687097C5" w14:textId="17A29C53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86" w:history="1">
        <w:r w:rsidR="00657F65" w:rsidRPr="00B42EA5">
          <w:rPr>
            <w:rStyle w:val="Hyperlink"/>
            <w:noProof/>
          </w:rPr>
          <w:t>6.3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Autopelotons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_Toc517442386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11</w:t>
        </w:r>
        <w:r w:rsidR="00657F65">
          <w:rPr>
            <w:noProof/>
            <w:webHidden/>
          </w:rPr>
          <w:fldChar w:fldCharType="end"/>
        </w:r>
      </w:hyperlink>
    </w:p>
    <w:p w14:paraId="427B4771" w14:textId="6A4593E7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87" w:history="1">
        <w:r w:rsidR="00657F65" w:rsidRPr="00B42EA5">
          <w:rPr>
            <w:rStyle w:val="Hyperlink"/>
            <w:noProof/>
          </w:rPr>
          <w:t>6.4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Vrachtwagenpelotons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_Toc517442387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11</w:t>
        </w:r>
        <w:r w:rsidR="00657F65">
          <w:rPr>
            <w:noProof/>
            <w:webHidden/>
          </w:rPr>
          <w:fldChar w:fldCharType="end"/>
        </w:r>
      </w:hyperlink>
    </w:p>
    <w:p w14:paraId="0E70A2F4" w14:textId="7236295E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88" w:history="1">
        <w:r w:rsidR="00657F65" w:rsidRPr="00B42EA5">
          <w:rPr>
            <w:rStyle w:val="Hyperlink"/>
            <w:noProof/>
          </w:rPr>
          <w:t>6.5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Gevaarlijke stoffen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_Toc517442388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11</w:t>
        </w:r>
        <w:r w:rsidR="00657F65">
          <w:rPr>
            <w:noProof/>
            <w:webHidden/>
          </w:rPr>
          <w:fldChar w:fldCharType="end"/>
        </w:r>
      </w:hyperlink>
    </w:p>
    <w:p w14:paraId="12282982" w14:textId="30F39FB0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89" w:history="1">
        <w:r w:rsidR="00657F65" w:rsidRPr="00B42EA5">
          <w:rPr>
            <w:rStyle w:val="Hyperlink"/>
            <w:noProof/>
          </w:rPr>
          <w:t>6.6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Onderlinge volgorde prioriteit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_Toc517442389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11</w:t>
        </w:r>
        <w:r w:rsidR="00657F65">
          <w:rPr>
            <w:noProof/>
            <w:webHidden/>
          </w:rPr>
          <w:fldChar w:fldCharType="end"/>
        </w:r>
      </w:hyperlink>
    </w:p>
    <w:p w14:paraId="29CD22EA" w14:textId="0DE468AB" w:rsidR="00657F65" w:rsidRDefault="00151231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2390" w:history="1">
        <w:r w:rsidR="00657F65" w:rsidRPr="00B42EA5">
          <w:rPr>
            <w:rStyle w:val="Hyperlink"/>
            <w:noProof/>
          </w:rPr>
          <w:t>7</w:t>
        </w:r>
        <w:r w:rsidR="00657F6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Klokperioden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_Toc517442390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12</w:t>
        </w:r>
        <w:r w:rsidR="00657F65">
          <w:rPr>
            <w:noProof/>
            <w:webHidden/>
          </w:rPr>
          <w:fldChar w:fldCharType="end"/>
        </w:r>
      </w:hyperlink>
    </w:p>
    <w:p w14:paraId="3DC137CF" w14:textId="342A5DE1" w:rsidR="00657F65" w:rsidRDefault="00151231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2391" w:history="1">
        <w:r w:rsidR="00657F65" w:rsidRPr="00B42EA5">
          <w:rPr>
            <w:rStyle w:val="Hyperlink"/>
            <w:noProof/>
          </w:rPr>
          <w:t>8</w:t>
        </w:r>
        <w:r w:rsidR="00657F6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Specials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_Toc517442391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13</w:t>
        </w:r>
        <w:r w:rsidR="00657F65">
          <w:rPr>
            <w:noProof/>
            <w:webHidden/>
          </w:rPr>
          <w:fldChar w:fldCharType="end"/>
        </w:r>
      </w:hyperlink>
    </w:p>
    <w:p w14:paraId="3886E102" w14:textId="73EC3258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92" w:history="1">
        <w:r w:rsidR="00657F65" w:rsidRPr="00B42EA5">
          <w:rPr>
            <w:rStyle w:val="Hyperlink"/>
            <w:noProof/>
          </w:rPr>
          <w:t>8.1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File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_Toc517442392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13</w:t>
        </w:r>
        <w:r w:rsidR="00657F65">
          <w:rPr>
            <w:noProof/>
            <w:webHidden/>
          </w:rPr>
          <w:fldChar w:fldCharType="end"/>
        </w:r>
      </w:hyperlink>
    </w:p>
    <w:p w14:paraId="2972D747" w14:textId="61E83DAC" w:rsidR="00657F65" w:rsidRDefault="00151231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2393" w:history="1">
        <w:r w:rsidR="00657F65" w:rsidRPr="00B42EA5">
          <w:rPr>
            <w:rStyle w:val="Hyperlink"/>
            <w:noProof/>
          </w:rPr>
          <w:t>8.2</w:t>
        </w:r>
        <w:r w:rsidR="00657F65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657F65" w:rsidRPr="00B42EA5">
          <w:rPr>
            <w:rStyle w:val="Hyperlink"/>
            <w:noProof/>
          </w:rPr>
          <w:t>Seriële koppeling</w:t>
        </w:r>
        <w:r w:rsidR="00657F65">
          <w:rPr>
            <w:noProof/>
            <w:webHidden/>
          </w:rPr>
          <w:tab/>
        </w:r>
        <w:r w:rsidR="00657F65">
          <w:rPr>
            <w:noProof/>
            <w:webHidden/>
          </w:rPr>
          <w:fldChar w:fldCharType="begin"/>
        </w:r>
        <w:r w:rsidR="00657F65">
          <w:rPr>
            <w:noProof/>
            <w:webHidden/>
          </w:rPr>
          <w:instrText xml:space="preserve"> PAGEREF _Toc517442393 \h </w:instrText>
        </w:r>
        <w:r w:rsidR="00657F65">
          <w:rPr>
            <w:noProof/>
            <w:webHidden/>
          </w:rPr>
        </w:r>
        <w:r w:rsidR="00657F65">
          <w:rPr>
            <w:noProof/>
            <w:webHidden/>
          </w:rPr>
          <w:fldChar w:fldCharType="separate"/>
        </w:r>
        <w:r w:rsidR="00657F65">
          <w:rPr>
            <w:noProof/>
            <w:webHidden/>
          </w:rPr>
          <w:t>14</w:t>
        </w:r>
        <w:r w:rsidR="00657F65">
          <w:rPr>
            <w:noProof/>
            <w:webHidden/>
          </w:rPr>
          <w:fldChar w:fldCharType="end"/>
        </w:r>
      </w:hyperlink>
    </w:p>
    <w:p w14:paraId="66B16CE9" w14:textId="085E08A0" w:rsidR="00F14BA9" w:rsidRDefault="006A0E4A">
      <w:pPr>
        <w:spacing w:line="240" w:lineRule="auto"/>
        <w:rPr>
          <w:bCs/>
          <w:color w:val="000000"/>
          <w:sz w:val="24"/>
        </w:rPr>
      </w:pPr>
      <w:r>
        <w:rPr>
          <w:bCs/>
          <w:color w:val="000000"/>
          <w:sz w:val="24"/>
        </w:rPr>
        <w:fldChar w:fldCharType="end"/>
      </w:r>
    </w:p>
    <w:p w14:paraId="3FAC19F6" w14:textId="77777777" w:rsidR="00F14BA9" w:rsidRDefault="00FC5F6D" w:rsidP="00F14BA9">
      <w:pPr>
        <w:pStyle w:val="Kop1"/>
      </w:pPr>
      <w:bookmarkStart w:id="23" w:name="_Toc517442359"/>
      <w:r>
        <w:lastRenderedPageBreak/>
        <w:t>Inleiding</w:t>
      </w:r>
      <w:bookmarkEnd w:id="23"/>
    </w:p>
    <w:p w14:paraId="486CBABF" w14:textId="77777777" w:rsidR="00FC5F6D" w:rsidRDefault="00FC5F6D" w:rsidP="00FC5F6D">
      <w:r>
        <w:t xml:space="preserve">Deze pre-specificatie </w:t>
      </w:r>
      <w:r w:rsidR="006F2FEC">
        <w:t xml:space="preserve">bevat de input voor het programmeren van een Vialis </w:t>
      </w:r>
      <w:r w:rsidR="00542AD7">
        <w:t>I</w:t>
      </w:r>
      <w:r>
        <w:t>TS-applicatie. Deze pre-specificatie bevat alleen de kruispunt-eigen kenmerken en eventuele specials. De basiswerking van de ITS-applicatie wordt niet beschreven.</w:t>
      </w:r>
      <w:r w:rsidR="00495A0D">
        <w:t xml:space="preserve"> Voor de basiswerking en alle </w:t>
      </w:r>
      <w:proofErr w:type="spellStart"/>
      <w:r w:rsidR="00495A0D">
        <w:t>defaults</w:t>
      </w:r>
      <w:proofErr w:type="spellEnd"/>
      <w:r w:rsidR="00495A0D">
        <w:t xml:space="preserve"> wordt verwezen naar </w:t>
      </w:r>
      <w:r w:rsidR="00550073">
        <w:t>het document “ITS Control Application – Documentatie”.</w:t>
      </w:r>
    </w:p>
    <w:p w14:paraId="0E451D10" w14:textId="77777777" w:rsidR="00FC5F6D" w:rsidRDefault="00FC5F6D" w:rsidP="00FC5F6D"/>
    <w:p w14:paraId="0C78A2F7" w14:textId="77777777" w:rsidR="00FC5F6D" w:rsidRDefault="00FC5F6D" w:rsidP="00FC5F6D">
      <w:r>
        <w:t>Deze pre-specificatie betreft de volgende VRI</w:t>
      </w:r>
      <w:r w:rsidR="002D0FE4"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181"/>
      </w:tblGrid>
      <w:tr w:rsidR="00FC5F6D" w14:paraId="2BFF08DF" w14:textId="77777777" w:rsidTr="00290823">
        <w:tc>
          <w:tcPr>
            <w:tcW w:w="3539" w:type="dxa"/>
          </w:tcPr>
          <w:p w14:paraId="0B10A165" w14:textId="77777777" w:rsidR="00FC5F6D" w:rsidRDefault="00FC5F6D" w:rsidP="00FC5F6D">
            <w:r>
              <w:t>Wegbeheerder</w:t>
            </w:r>
          </w:p>
        </w:tc>
        <w:tc>
          <w:tcPr>
            <w:tcW w:w="5181" w:type="dxa"/>
          </w:tcPr>
          <w:p w14:paraId="180C53FE" w14:textId="77777777" w:rsidR="00FC5F6D" w:rsidRDefault="000A1049" w:rsidP="00FC5F6D">
            <w:r>
              <w:t>Gemeente Almelo</w:t>
            </w:r>
          </w:p>
        </w:tc>
      </w:tr>
      <w:tr w:rsidR="00FC5F6D" w14:paraId="03A3C2F1" w14:textId="77777777" w:rsidTr="00290823">
        <w:tc>
          <w:tcPr>
            <w:tcW w:w="3539" w:type="dxa"/>
          </w:tcPr>
          <w:p w14:paraId="7204256E" w14:textId="77777777" w:rsidR="00FC5F6D" w:rsidRDefault="00FC5F6D" w:rsidP="00FC5F6D">
            <w:r>
              <w:t>Kruispuntnummer</w:t>
            </w:r>
          </w:p>
        </w:tc>
        <w:tc>
          <w:tcPr>
            <w:tcW w:w="5181" w:type="dxa"/>
          </w:tcPr>
          <w:p w14:paraId="241CE5AC" w14:textId="271A6AE6" w:rsidR="00FC5F6D" w:rsidRDefault="00F220C3" w:rsidP="00FC5F6D">
            <w:r>
              <w:t>30</w:t>
            </w:r>
            <w:r w:rsidR="000A1049">
              <w:t>2</w:t>
            </w:r>
            <w:r w:rsidR="00D50DB4">
              <w:t>3</w:t>
            </w:r>
          </w:p>
        </w:tc>
      </w:tr>
      <w:tr w:rsidR="00FC5F6D" w14:paraId="5616034A" w14:textId="77777777" w:rsidTr="00290823">
        <w:tc>
          <w:tcPr>
            <w:tcW w:w="3539" w:type="dxa"/>
          </w:tcPr>
          <w:p w14:paraId="3C7A47A8" w14:textId="77777777" w:rsidR="00FC5F6D" w:rsidRDefault="00FC5F6D" w:rsidP="00FC5F6D">
            <w:r>
              <w:t>Straatnamen</w:t>
            </w:r>
          </w:p>
        </w:tc>
        <w:tc>
          <w:tcPr>
            <w:tcW w:w="5181" w:type="dxa"/>
          </w:tcPr>
          <w:p w14:paraId="3A1BC309" w14:textId="77777777" w:rsidR="00FC5F6D" w:rsidRDefault="00D50DB4" w:rsidP="00FC5F6D">
            <w:proofErr w:type="spellStart"/>
            <w:r>
              <w:t>Sluitersveldsingel</w:t>
            </w:r>
            <w:proofErr w:type="spellEnd"/>
            <w:r w:rsidR="000A1049">
              <w:t xml:space="preserve"> </w:t>
            </w:r>
            <w:r>
              <w:t>–</w:t>
            </w:r>
            <w:r w:rsidR="000A1049">
              <w:t xml:space="preserve"> </w:t>
            </w:r>
            <w:r>
              <w:t xml:space="preserve">Van Rechteren </w:t>
            </w:r>
            <w:proofErr w:type="spellStart"/>
            <w:r>
              <w:t>Limpurgsingel</w:t>
            </w:r>
            <w:proofErr w:type="spellEnd"/>
          </w:p>
        </w:tc>
      </w:tr>
      <w:tr w:rsidR="000D2540" w14:paraId="3574CBB2" w14:textId="77777777" w:rsidTr="00290823">
        <w:tc>
          <w:tcPr>
            <w:tcW w:w="3539" w:type="dxa"/>
          </w:tcPr>
          <w:p w14:paraId="2589119D" w14:textId="77777777" w:rsidR="000D2540" w:rsidRDefault="000D2540" w:rsidP="00FC5F6D">
            <w:r>
              <w:t>Plaats</w:t>
            </w:r>
          </w:p>
        </w:tc>
        <w:tc>
          <w:tcPr>
            <w:tcW w:w="5181" w:type="dxa"/>
          </w:tcPr>
          <w:p w14:paraId="167584D0" w14:textId="77777777" w:rsidR="000D2540" w:rsidRDefault="000A1049" w:rsidP="00FC5F6D">
            <w:r>
              <w:t>Almelo</w:t>
            </w:r>
          </w:p>
        </w:tc>
      </w:tr>
      <w:tr w:rsidR="00FC5F6D" w14:paraId="4C5C76ED" w14:textId="77777777" w:rsidTr="00290823">
        <w:tc>
          <w:tcPr>
            <w:tcW w:w="3539" w:type="dxa"/>
          </w:tcPr>
          <w:p w14:paraId="5CB744FA" w14:textId="77777777" w:rsidR="00FC5F6D" w:rsidRDefault="00FC5F6D" w:rsidP="00FC5F6D">
            <w:proofErr w:type="spellStart"/>
            <w:r>
              <w:t>Vialisautomaat</w:t>
            </w:r>
            <w:proofErr w:type="spellEnd"/>
          </w:p>
        </w:tc>
        <w:tc>
          <w:tcPr>
            <w:tcW w:w="5181" w:type="dxa"/>
          </w:tcPr>
          <w:p w14:paraId="7DDE1870" w14:textId="77777777" w:rsidR="00FC5F6D" w:rsidRDefault="000A1049" w:rsidP="00FC5F6D">
            <w:r>
              <w:t>N</w:t>
            </w:r>
            <w:r w:rsidR="00FC5F6D">
              <w:t>ee</w:t>
            </w:r>
            <w:r>
              <w:t xml:space="preserve">, </w:t>
            </w:r>
            <w:proofErr w:type="spellStart"/>
            <w:r>
              <w:t>Dynniq</w:t>
            </w:r>
            <w:proofErr w:type="spellEnd"/>
          </w:p>
        </w:tc>
      </w:tr>
    </w:tbl>
    <w:p w14:paraId="124B2DDA" w14:textId="77777777" w:rsidR="00FC5F6D" w:rsidRDefault="00FC5F6D" w:rsidP="00FC5F6D"/>
    <w:p w14:paraId="692AD02C" w14:textId="77777777" w:rsidR="00FC5F6D" w:rsidRDefault="00FC5F6D" w:rsidP="00FC5F6D"/>
    <w:p w14:paraId="2A8108DE" w14:textId="77777777" w:rsidR="00FC5F6D" w:rsidRDefault="00FC5F6D" w:rsidP="00FC5F6D">
      <w:r>
        <w:t>Bij deze pre-specificatie behoren de volgende referenties:</w:t>
      </w:r>
    </w:p>
    <w:tbl>
      <w:tblPr>
        <w:tblStyle w:val="Tabelraster"/>
        <w:tblW w:w="7726" w:type="dxa"/>
        <w:tblLook w:val="04A0" w:firstRow="1" w:lastRow="0" w:firstColumn="1" w:lastColumn="0" w:noHBand="0" w:noVBand="1"/>
      </w:tblPr>
      <w:tblGrid>
        <w:gridCol w:w="4341"/>
        <w:gridCol w:w="3385"/>
      </w:tblGrid>
      <w:tr w:rsidR="002D0FE4" w14:paraId="0F0D8FC9" w14:textId="77777777" w:rsidTr="00394374">
        <w:tc>
          <w:tcPr>
            <w:tcW w:w="4341" w:type="dxa"/>
          </w:tcPr>
          <w:p w14:paraId="333E012B" w14:textId="77777777" w:rsidR="002D0FE4" w:rsidRDefault="00D53E52" w:rsidP="00FC5F6D">
            <w:r>
              <w:t>Topologiebestand (.</w:t>
            </w:r>
            <w:proofErr w:type="spellStart"/>
            <w:r>
              <w:t>xml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6CBFA443" w14:textId="77777777" w:rsidR="002D0FE4" w:rsidRDefault="002D0FE4" w:rsidP="00FC5F6D"/>
        </w:tc>
      </w:tr>
      <w:tr w:rsidR="002D0FE4" w14:paraId="48B20827" w14:textId="77777777" w:rsidTr="00394374">
        <w:tc>
          <w:tcPr>
            <w:tcW w:w="4341" w:type="dxa"/>
          </w:tcPr>
          <w:p w14:paraId="1651C5CC" w14:textId="77777777" w:rsidR="002D0FE4" w:rsidRDefault="00D53E52" w:rsidP="00FC5F6D">
            <w:r>
              <w:t>Tekening (.pdf of .</w:t>
            </w:r>
            <w:proofErr w:type="spellStart"/>
            <w:r>
              <w:t>dwg</w:t>
            </w:r>
            <w:proofErr w:type="spellEnd"/>
            <w:r>
              <w:t>/.</w:t>
            </w:r>
            <w:proofErr w:type="spellStart"/>
            <w:r>
              <w:t>dxf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5A1DEA4A" w14:textId="77777777" w:rsidR="002D0FE4" w:rsidRDefault="002D0FE4" w:rsidP="00FC5F6D"/>
        </w:tc>
      </w:tr>
      <w:tr w:rsidR="002D0FE4" w14:paraId="31041B48" w14:textId="77777777" w:rsidTr="00394374">
        <w:tc>
          <w:tcPr>
            <w:tcW w:w="4341" w:type="dxa"/>
          </w:tcPr>
          <w:p w14:paraId="70EF8FE4" w14:textId="77777777" w:rsidR="002D0FE4" w:rsidRDefault="002D0FE4" w:rsidP="00FC5F6D">
            <w:r>
              <w:t>Coconbestand (.</w:t>
            </w:r>
            <w:proofErr w:type="spellStart"/>
            <w:r>
              <w:t>cdb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317001DC" w14:textId="77777777" w:rsidR="002D0FE4" w:rsidRDefault="00AC0F49" w:rsidP="00FC5F6D">
            <w:proofErr w:type="spellStart"/>
            <w:r>
              <w:t>Sluitersveldsingel</w:t>
            </w:r>
            <w:proofErr w:type="spellEnd"/>
            <w:r>
              <w:t xml:space="preserve"> </w:t>
            </w:r>
            <w:proofErr w:type="spellStart"/>
            <w:r>
              <w:t>Almelo.cdb</w:t>
            </w:r>
            <w:proofErr w:type="spellEnd"/>
          </w:p>
        </w:tc>
      </w:tr>
      <w:tr w:rsidR="002D0FE4" w14:paraId="650208B0" w14:textId="77777777" w:rsidTr="00394374">
        <w:tc>
          <w:tcPr>
            <w:tcW w:w="4341" w:type="dxa"/>
          </w:tcPr>
          <w:p w14:paraId="05976224" w14:textId="77777777" w:rsidR="002D0FE4" w:rsidRDefault="00D53E52" w:rsidP="00FC5F6D">
            <w:r>
              <w:t>Ottobestand (.</w:t>
            </w:r>
            <w:proofErr w:type="spellStart"/>
            <w:r>
              <w:t>ott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1B9CAF69" w14:textId="77777777" w:rsidR="002D0FE4" w:rsidRDefault="000A1049" w:rsidP="00FC5F6D">
            <w:r>
              <w:t>[niet beschikbaar]</w:t>
            </w:r>
          </w:p>
        </w:tc>
      </w:tr>
      <w:tr w:rsidR="00E349E9" w14:paraId="0975E122" w14:textId="77777777" w:rsidTr="00394374">
        <w:tc>
          <w:tcPr>
            <w:tcW w:w="4341" w:type="dxa"/>
          </w:tcPr>
          <w:p w14:paraId="1A1434F6" w14:textId="77777777" w:rsidR="00E349E9" w:rsidRDefault="00BC145D" w:rsidP="00FC5F6D">
            <w:proofErr w:type="spellStart"/>
            <w:r>
              <w:t>Transytbestand</w:t>
            </w:r>
            <w:proofErr w:type="spellEnd"/>
            <w:r>
              <w:t xml:space="preserve"> met h</w:t>
            </w:r>
            <w:r w:rsidR="00E349E9">
              <w:t>alfstar programma</w:t>
            </w:r>
          </w:p>
        </w:tc>
        <w:tc>
          <w:tcPr>
            <w:tcW w:w="3385" w:type="dxa"/>
          </w:tcPr>
          <w:p w14:paraId="14407FDC" w14:textId="77777777" w:rsidR="00E349E9" w:rsidRPr="006F2E8D" w:rsidRDefault="000A1049" w:rsidP="00290823">
            <w:r>
              <w:t>[n.v.t]</w:t>
            </w:r>
          </w:p>
        </w:tc>
      </w:tr>
      <w:tr w:rsidR="00290823" w14:paraId="2D524649" w14:textId="77777777" w:rsidTr="00394374">
        <w:tc>
          <w:tcPr>
            <w:tcW w:w="4341" w:type="dxa"/>
          </w:tcPr>
          <w:p w14:paraId="0A4A9066" w14:textId="77777777" w:rsidR="00290823" w:rsidRDefault="00290823" w:rsidP="00FC5F6D">
            <w:r>
              <w:t>Excelsheet voetgangerskoppelingen</w:t>
            </w:r>
            <w:r w:rsidR="00E349E9">
              <w:t xml:space="preserve"> (.</w:t>
            </w:r>
            <w:proofErr w:type="spellStart"/>
            <w:r w:rsidR="00E349E9">
              <w:t>xlsx</w:t>
            </w:r>
            <w:proofErr w:type="spellEnd"/>
            <w:r w:rsidR="00E349E9">
              <w:t>)</w:t>
            </w:r>
          </w:p>
        </w:tc>
        <w:tc>
          <w:tcPr>
            <w:tcW w:w="3385" w:type="dxa"/>
          </w:tcPr>
          <w:p w14:paraId="699251A0" w14:textId="77777777" w:rsidR="00290823" w:rsidRDefault="004F25BB" w:rsidP="00290823">
            <w:r>
              <w:t>[n.v.t]</w:t>
            </w:r>
          </w:p>
        </w:tc>
      </w:tr>
      <w:tr w:rsidR="00290823" w14:paraId="0548B6D3" w14:textId="77777777" w:rsidTr="00394374">
        <w:tc>
          <w:tcPr>
            <w:tcW w:w="4341" w:type="dxa"/>
          </w:tcPr>
          <w:p w14:paraId="485F2C38" w14:textId="77777777" w:rsidR="00290823" w:rsidRDefault="00290823" w:rsidP="00FC5F6D">
            <w:r>
              <w:t>Excelsheet koppelingen autorichtingen</w:t>
            </w:r>
            <w:r w:rsidR="00E349E9">
              <w:t xml:space="preserve"> (.</w:t>
            </w:r>
            <w:proofErr w:type="spellStart"/>
            <w:r w:rsidR="00E349E9">
              <w:t>xlsx</w:t>
            </w:r>
            <w:proofErr w:type="spellEnd"/>
            <w:r w:rsidR="00E349E9">
              <w:t>)</w:t>
            </w:r>
          </w:p>
        </w:tc>
        <w:tc>
          <w:tcPr>
            <w:tcW w:w="3385" w:type="dxa"/>
          </w:tcPr>
          <w:p w14:paraId="0630480C" w14:textId="77777777" w:rsidR="00290823" w:rsidRDefault="006872D7" w:rsidP="00FC5F6D">
            <w:r>
              <w:t>[n.v.t]</w:t>
            </w:r>
            <w:r w:rsidR="00791335">
              <w:t xml:space="preserve"> </w:t>
            </w:r>
          </w:p>
        </w:tc>
      </w:tr>
      <w:tr w:rsidR="00290823" w14:paraId="24B85B56" w14:textId="77777777" w:rsidTr="00394374">
        <w:tc>
          <w:tcPr>
            <w:tcW w:w="4341" w:type="dxa"/>
          </w:tcPr>
          <w:p w14:paraId="519A748C" w14:textId="77777777" w:rsidR="00290823" w:rsidRDefault="00290823" w:rsidP="001966A9">
            <w:r>
              <w:t>Excelsheet maximumgroentijden</w:t>
            </w:r>
            <w:r w:rsidR="00E349E9">
              <w:t xml:space="preserve"> (.</w:t>
            </w:r>
            <w:proofErr w:type="spellStart"/>
            <w:r w:rsidR="00E349E9">
              <w:t>xlsx</w:t>
            </w:r>
            <w:proofErr w:type="spellEnd"/>
            <w:r w:rsidR="00E349E9">
              <w:t>)</w:t>
            </w:r>
          </w:p>
        </w:tc>
        <w:tc>
          <w:tcPr>
            <w:tcW w:w="3385" w:type="dxa"/>
          </w:tcPr>
          <w:p w14:paraId="2D760C08" w14:textId="05528EF5" w:rsidR="00290823" w:rsidRDefault="00290823" w:rsidP="001966A9">
            <w:proofErr w:type="spellStart"/>
            <w:r>
              <w:t>Maxgroentijden</w:t>
            </w:r>
            <w:proofErr w:type="spellEnd"/>
            <w:r>
              <w:t xml:space="preserve"> VRI </w:t>
            </w:r>
            <w:r w:rsidR="002626E9">
              <w:t>K</w:t>
            </w:r>
            <w:r w:rsidR="006872D7">
              <w:t>2</w:t>
            </w:r>
            <w:r w:rsidR="00D50DB4">
              <w:t>3</w:t>
            </w:r>
          </w:p>
        </w:tc>
      </w:tr>
      <w:tr w:rsidR="00290823" w14:paraId="1AAD6B0A" w14:textId="77777777" w:rsidTr="00394374">
        <w:tc>
          <w:tcPr>
            <w:tcW w:w="4341" w:type="dxa"/>
          </w:tcPr>
          <w:p w14:paraId="4F94B035" w14:textId="77777777" w:rsidR="00290823" w:rsidRDefault="00394374" w:rsidP="00FC5F6D">
            <w:r>
              <w:t>CROW richtlijn geeltijden</w:t>
            </w:r>
          </w:p>
        </w:tc>
        <w:tc>
          <w:tcPr>
            <w:tcW w:w="3385" w:type="dxa"/>
          </w:tcPr>
          <w:p w14:paraId="1638C36A" w14:textId="77777777" w:rsidR="00290823" w:rsidRDefault="00394374" w:rsidP="00FC5F6D">
            <w:r w:rsidRPr="00394374">
              <w:t>CROW343 - Nieuwe geeltijden.pdf</w:t>
            </w:r>
          </w:p>
        </w:tc>
      </w:tr>
    </w:tbl>
    <w:p w14:paraId="09F01496" w14:textId="77777777" w:rsidR="00FC5F6D" w:rsidRDefault="00FC5F6D" w:rsidP="00FC5F6D"/>
    <w:p w14:paraId="5A526993" w14:textId="77777777" w:rsidR="00FC5F6D" w:rsidRDefault="00237617" w:rsidP="00FC5F6D">
      <w:r>
        <w:t>Voor het invullen van deze specificatie wordt de volgende werkwijze gebruikt:</w:t>
      </w:r>
    </w:p>
    <w:p w14:paraId="26A91741" w14:textId="77777777" w:rsidR="00237617" w:rsidRDefault="006872D7" w:rsidP="002B3453">
      <w:pPr>
        <w:pStyle w:val="Lijstalinea"/>
        <w:numPr>
          <w:ilvl w:val="0"/>
          <w:numId w:val="18"/>
        </w:numPr>
      </w:pPr>
      <w:r>
        <w:t>O</w:t>
      </w:r>
      <w:r w:rsidR="00237617">
        <w:t xml:space="preserve">ntruimingstijden </w:t>
      </w:r>
      <w:r>
        <w:t>ov</w:t>
      </w:r>
      <w:r w:rsidR="00D50DB4">
        <w:t>ergenomen uit oude VRI (FR900236</w:t>
      </w:r>
      <w:r>
        <w:t>)</w:t>
      </w:r>
    </w:p>
    <w:p w14:paraId="3FEDCCD7" w14:textId="77777777" w:rsidR="00237617" w:rsidRDefault="00237617" w:rsidP="002B3453">
      <w:pPr>
        <w:pStyle w:val="Lijstalinea"/>
        <w:numPr>
          <w:ilvl w:val="0"/>
          <w:numId w:val="18"/>
        </w:numPr>
      </w:pPr>
      <w:r>
        <w:t>Berekenen blokvolgorde en fasediagrammen ochtend/avondspits met Cocon</w:t>
      </w:r>
    </w:p>
    <w:p w14:paraId="20D81EBC" w14:textId="77777777" w:rsidR="00237617" w:rsidRDefault="00237617" w:rsidP="002B3453">
      <w:pPr>
        <w:pStyle w:val="Lijstalinea"/>
        <w:numPr>
          <w:ilvl w:val="0"/>
          <w:numId w:val="18"/>
        </w:numPr>
      </w:pPr>
      <w:r>
        <w:t xml:space="preserve">Berekenen </w:t>
      </w:r>
      <w:proofErr w:type="spellStart"/>
      <w:r>
        <w:t>maxgroentijden</w:t>
      </w:r>
      <w:proofErr w:type="spellEnd"/>
      <w:r>
        <w:t xml:space="preserve"> met Exceltool “</w:t>
      </w:r>
      <w:r w:rsidRPr="00237617">
        <w:t>MaxgroenbepalingVialis.xlsm</w:t>
      </w:r>
      <w:r>
        <w:t>”</w:t>
      </w:r>
    </w:p>
    <w:p w14:paraId="1E1FE8D7" w14:textId="77777777" w:rsidR="00237617" w:rsidRDefault="001D0D89" w:rsidP="002B3453">
      <w:pPr>
        <w:pStyle w:val="Lijstalinea"/>
        <w:numPr>
          <w:ilvl w:val="0"/>
          <w:numId w:val="18"/>
        </w:numPr>
      </w:pPr>
      <w:r>
        <w:t xml:space="preserve">Eventueel een </w:t>
      </w:r>
      <w:proofErr w:type="spellStart"/>
      <w:r>
        <w:t>Transytberekening</w:t>
      </w:r>
      <w:proofErr w:type="spellEnd"/>
      <w:r>
        <w:t xml:space="preserve"> uitvoeren indien een halfstar programma gewenst is.</w:t>
      </w:r>
    </w:p>
    <w:p w14:paraId="49345214" w14:textId="77777777" w:rsidR="001D0D89" w:rsidRDefault="001D0D89" w:rsidP="002B3453">
      <w:pPr>
        <w:pStyle w:val="Lijstalinea"/>
        <w:numPr>
          <w:ilvl w:val="0"/>
          <w:numId w:val="18"/>
        </w:numPr>
      </w:pPr>
      <w:r>
        <w:t>Dit Word-document invullen.</w:t>
      </w:r>
    </w:p>
    <w:p w14:paraId="773D9829" w14:textId="77777777" w:rsidR="00887F03" w:rsidRDefault="00887F03" w:rsidP="00887F03">
      <w:pPr>
        <w:pStyle w:val="Kop1"/>
      </w:pPr>
      <w:bookmarkStart w:id="24" w:name="bw_start"/>
      <w:bookmarkStart w:id="25" w:name="_Toc517442360"/>
      <w:bookmarkEnd w:id="24"/>
      <w:r>
        <w:lastRenderedPageBreak/>
        <w:t>Regelstructuren</w:t>
      </w:r>
      <w:bookmarkEnd w:id="25"/>
    </w:p>
    <w:p w14:paraId="1103675D" w14:textId="77777777" w:rsidR="00887F03" w:rsidRDefault="00887F03" w:rsidP="00887F03">
      <w:pPr>
        <w:pStyle w:val="Kop2"/>
      </w:pPr>
      <w:bookmarkStart w:id="26" w:name="_Toc517442361"/>
      <w:r>
        <w:t>Werkingstijden regelstructuren</w:t>
      </w:r>
      <w:bookmarkEnd w:id="26"/>
    </w:p>
    <w:p w14:paraId="4AA12809" w14:textId="77777777" w:rsidR="0039679B" w:rsidRDefault="00AC0F49" w:rsidP="00AC0F49">
      <w:r>
        <w:t xml:space="preserve">In deze applicatie </w:t>
      </w:r>
      <w:r w:rsidR="0039679B">
        <w:t>is</w:t>
      </w:r>
      <w:r>
        <w:t xml:space="preserve"> halfstar (alleen Toptrac/PL1) in bedrijf als de bijbehorende klokperioden halfstar toegestaan actief zijn</w:t>
      </w:r>
      <w:r w:rsidR="0039679B">
        <w:t xml:space="preserve"> en Toptrac vanuit de centrale aangestuurd wordt. </w:t>
      </w:r>
    </w:p>
    <w:p w14:paraId="2389C587" w14:textId="77777777" w:rsidR="00AC0F49" w:rsidRDefault="0039679B" w:rsidP="00AC0F49">
      <w:r>
        <w:t xml:space="preserve">De </w:t>
      </w:r>
      <w:proofErr w:type="spellStart"/>
      <w:r w:rsidR="00AA5223">
        <w:t>ToptracFlex</w:t>
      </w:r>
      <w:proofErr w:type="spellEnd"/>
      <w:r w:rsidR="00AA5223">
        <w:t xml:space="preserve"> </w:t>
      </w:r>
      <w:r w:rsidR="008F64EF">
        <w:t>-</w:t>
      </w:r>
      <w:r>
        <w:t>module is dan ook actief, mits de bijbehorende klokperiode “</w:t>
      </w:r>
      <w:proofErr w:type="spellStart"/>
      <w:r w:rsidR="00AA5223">
        <w:t>Toptrac</w:t>
      </w:r>
      <w:r w:rsidR="008F64EF">
        <w:t>Flex</w:t>
      </w:r>
      <w:proofErr w:type="spellEnd"/>
      <w:r>
        <w:t>” waar is.</w:t>
      </w:r>
    </w:p>
    <w:p w14:paraId="776B80DD" w14:textId="77777777" w:rsidR="002876CA" w:rsidRDefault="002876CA" w:rsidP="002876CA">
      <w:r>
        <w:t xml:space="preserve">Naast de klokperiode, wordt ook gekeken naar de status van directe buur-VRI’s. Toptrac kan alleen actief zijn, als tenminste één buur-VRI in “regelen” staat. In dit geval geldt dat gekeken wordt naar de regelstatus van </w:t>
      </w:r>
      <w:r w:rsidRPr="00AA5AF4">
        <w:t>K22 (iVRI-</w:t>
      </w:r>
      <w:proofErr w:type="spellStart"/>
      <w:r w:rsidRPr="00AA5AF4">
        <w:t>id</w:t>
      </w:r>
      <w:proofErr w:type="spellEnd"/>
      <w:r w:rsidRPr="00AA5AF4">
        <w:t xml:space="preserve"> 7922-003C) en K24 (iVRI-</w:t>
      </w:r>
      <w:proofErr w:type="spellStart"/>
      <w:r w:rsidRPr="00AA5AF4">
        <w:t>id</w:t>
      </w:r>
      <w:proofErr w:type="spellEnd"/>
      <w:r w:rsidRPr="00AA5AF4">
        <w:t xml:space="preserve"> 7922-0028).</w:t>
      </w:r>
      <w:r>
        <w:t xml:space="preserve"> Deze check op </w:t>
      </w:r>
      <w:proofErr w:type="spellStart"/>
      <w:r>
        <w:t>regelstatussen</w:t>
      </w:r>
      <w:proofErr w:type="spellEnd"/>
      <w:r>
        <w:t xml:space="preserve"> is schakelbaar, en staat standaard aan. </w:t>
      </w:r>
    </w:p>
    <w:p w14:paraId="723BA0A8" w14:textId="77777777" w:rsidR="00AC0F49" w:rsidRDefault="00AC0F49" w:rsidP="00AC0F49"/>
    <w:p w14:paraId="748F4F54" w14:textId="77777777" w:rsidR="00AC0F49" w:rsidRDefault="00AC0F49" w:rsidP="00AC0F49">
      <w:r>
        <w:t xml:space="preserve">Indien Toptrac/PL1 niet actief is, dan is </w:t>
      </w:r>
      <w:proofErr w:type="spellStart"/>
      <w:r w:rsidR="0039679B">
        <w:t>Flex</w:t>
      </w:r>
      <w:proofErr w:type="spellEnd"/>
      <w:r w:rsidR="0039679B">
        <w:t xml:space="preserve"> (lokaal) actief, gedurende klokperiode “</w:t>
      </w:r>
      <w:proofErr w:type="spellStart"/>
      <w:r w:rsidR="0039679B">
        <w:t>Flex</w:t>
      </w:r>
      <w:proofErr w:type="spellEnd"/>
      <w:r w:rsidR="0039679B">
        <w:t xml:space="preserve"> lokaal”.</w:t>
      </w:r>
    </w:p>
    <w:p w14:paraId="38E344EC" w14:textId="77777777" w:rsidR="0039679B" w:rsidRDefault="0039679B" w:rsidP="00AC0F49"/>
    <w:p w14:paraId="01D7F1DF" w14:textId="77777777" w:rsidR="0039679B" w:rsidRDefault="0039679B" w:rsidP="00AC0F49">
      <w:r>
        <w:t xml:space="preserve">Indien </w:t>
      </w:r>
      <w:proofErr w:type="spellStart"/>
      <w:r>
        <w:t>Flex</w:t>
      </w:r>
      <w:proofErr w:type="spellEnd"/>
      <w:r>
        <w:t xml:space="preserve"> en Toptrac/PL1 niet actief zijn, dan is de modulestructuur in bedrijf (hier is dus geen klokperiode meer voor nodig).</w:t>
      </w:r>
    </w:p>
    <w:p w14:paraId="5466AD36" w14:textId="77777777" w:rsidR="00BC7DCD" w:rsidRDefault="00BC7DCD" w:rsidP="00AC0F49"/>
    <w:p w14:paraId="020FC91D" w14:textId="17BEC17D" w:rsidR="00BC7DCD" w:rsidRDefault="00BC7DCD" w:rsidP="00AC0F49">
      <w:r>
        <w:t xml:space="preserve">De bijbehorende klokperiodes zijn gedefinieerd in hoofdstuk </w:t>
      </w:r>
      <w:r>
        <w:fldChar w:fldCharType="begin"/>
      </w:r>
      <w:r>
        <w:instrText xml:space="preserve"> REF _Ref516836987 \r \h </w:instrText>
      </w:r>
      <w:r>
        <w:fldChar w:fldCharType="separate"/>
      </w:r>
      <w:r w:rsidR="00657F65">
        <w:t>7</w:t>
      </w:r>
      <w:r>
        <w:fldChar w:fldCharType="end"/>
      </w:r>
      <w:r>
        <w:t xml:space="preserve"> (pagina </w:t>
      </w:r>
      <w:r>
        <w:fldChar w:fldCharType="begin"/>
      </w:r>
      <w:r>
        <w:instrText xml:space="preserve"> PAGEREF _Ref516836995 \h </w:instrText>
      </w:r>
      <w:r>
        <w:fldChar w:fldCharType="separate"/>
      </w:r>
      <w:r w:rsidR="00657F65">
        <w:rPr>
          <w:noProof/>
        </w:rPr>
        <w:t>12</w:t>
      </w:r>
      <w:r>
        <w:fldChar w:fldCharType="end"/>
      </w:r>
      <w:r>
        <w:t>).</w:t>
      </w:r>
    </w:p>
    <w:p w14:paraId="32A31582" w14:textId="77777777" w:rsidR="00887F03" w:rsidRDefault="00887F03" w:rsidP="00887F03">
      <w:pPr>
        <w:pStyle w:val="Kop2"/>
      </w:pPr>
      <w:bookmarkStart w:id="27" w:name="_Toc517442362"/>
      <w:r>
        <w:t>Modulestructuur</w:t>
      </w:r>
      <w:bookmarkEnd w:id="27"/>
    </w:p>
    <w:p w14:paraId="357CEA01" w14:textId="77777777" w:rsidR="00887F03" w:rsidRPr="00B23570" w:rsidRDefault="00887F03" w:rsidP="00887F03">
      <w:pPr>
        <w:pStyle w:val="Kop3"/>
      </w:pPr>
      <w:bookmarkStart w:id="28" w:name="_Toc517442363"/>
      <w:r>
        <w:t>Blokvolgorde</w:t>
      </w:r>
      <w:bookmarkEnd w:id="28"/>
    </w:p>
    <w:p w14:paraId="142A07AD" w14:textId="77777777" w:rsidR="00887F03" w:rsidRDefault="00887F03" w:rsidP="00887F03">
      <w:r>
        <w:t>De blokvolgorde is als volgt: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3260"/>
      </w:tblGrid>
      <w:tr w:rsidR="00887F03" w14:paraId="3E56C56B" w14:textId="77777777" w:rsidTr="00357650">
        <w:tc>
          <w:tcPr>
            <w:tcW w:w="1838" w:type="dxa"/>
          </w:tcPr>
          <w:p w14:paraId="2B752D20" w14:textId="77777777" w:rsidR="00887F03" w:rsidRDefault="00887F03" w:rsidP="00357650">
            <w:r>
              <w:t>Blok</w:t>
            </w:r>
          </w:p>
        </w:tc>
        <w:tc>
          <w:tcPr>
            <w:tcW w:w="3260" w:type="dxa"/>
          </w:tcPr>
          <w:p w14:paraId="4950DDB8" w14:textId="77777777" w:rsidR="00887F03" w:rsidRDefault="00887F03" w:rsidP="00357650">
            <w:r>
              <w:t>Richtingen</w:t>
            </w:r>
          </w:p>
        </w:tc>
      </w:tr>
      <w:tr w:rsidR="00887F03" w14:paraId="73A64A99" w14:textId="77777777" w:rsidTr="00357650">
        <w:tc>
          <w:tcPr>
            <w:tcW w:w="1838" w:type="dxa"/>
          </w:tcPr>
          <w:p w14:paraId="21E07117" w14:textId="77777777" w:rsidR="00887F03" w:rsidRDefault="00887F03" w:rsidP="00357650">
            <w:r>
              <w:t>I</w:t>
            </w:r>
          </w:p>
        </w:tc>
        <w:tc>
          <w:tcPr>
            <w:tcW w:w="3260" w:type="dxa"/>
          </w:tcPr>
          <w:p w14:paraId="3A5F4351" w14:textId="77777777" w:rsidR="00887F03" w:rsidRDefault="00D50DB4" w:rsidP="00357650">
            <w:r>
              <w:t>2,8</w:t>
            </w:r>
          </w:p>
        </w:tc>
      </w:tr>
      <w:tr w:rsidR="00887F03" w14:paraId="04DC76A5" w14:textId="77777777" w:rsidTr="00357650">
        <w:tc>
          <w:tcPr>
            <w:tcW w:w="1838" w:type="dxa"/>
          </w:tcPr>
          <w:p w14:paraId="4D88B70F" w14:textId="77777777" w:rsidR="00887F03" w:rsidRDefault="00887F03" w:rsidP="00357650">
            <w:r>
              <w:t>II</w:t>
            </w:r>
          </w:p>
        </w:tc>
        <w:tc>
          <w:tcPr>
            <w:tcW w:w="3260" w:type="dxa"/>
          </w:tcPr>
          <w:p w14:paraId="10E38E72" w14:textId="77777777" w:rsidR="00887F03" w:rsidRDefault="001A6102" w:rsidP="00357650">
            <w:r>
              <w:t>3,4</w:t>
            </w:r>
            <w:r w:rsidR="00D50DB4">
              <w:t>,9,10</w:t>
            </w:r>
          </w:p>
        </w:tc>
      </w:tr>
      <w:tr w:rsidR="00887F03" w14:paraId="14088655" w14:textId="77777777" w:rsidTr="00357650">
        <w:tc>
          <w:tcPr>
            <w:tcW w:w="1838" w:type="dxa"/>
          </w:tcPr>
          <w:p w14:paraId="18C05982" w14:textId="77777777" w:rsidR="00887F03" w:rsidRDefault="00887F03" w:rsidP="00357650">
            <w:r>
              <w:t>III</w:t>
            </w:r>
          </w:p>
        </w:tc>
        <w:tc>
          <w:tcPr>
            <w:tcW w:w="3260" w:type="dxa"/>
          </w:tcPr>
          <w:p w14:paraId="2636813B" w14:textId="0545C5CF" w:rsidR="00887F03" w:rsidRDefault="00D50DB4" w:rsidP="00357650">
            <w:r>
              <w:t>5,</w:t>
            </w:r>
            <w:r w:rsidR="0008383D">
              <w:t>11</w:t>
            </w:r>
          </w:p>
        </w:tc>
      </w:tr>
      <w:tr w:rsidR="00887F03" w14:paraId="17977D7A" w14:textId="77777777" w:rsidTr="00357650">
        <w:tc>
          <w:tcPr>
            <w:tcW w:w="1838" w:type="dxa"/>
          </w:tcPr>
          <w:p w14:paraId="261632D0" w14:textId="77777777" w:rsidR="00887F03" w:rsidRDefault="00887F03" w:rsidP="00357650">
            <w:r>
              <w:t>IV</w:t>
            </w:r>
          </w:p>
        </w:tc>
        <w:tc>
          <w:tcPr>
            <w:tcW w:w="3260" w:type="dxa"/>
          </w:tcPr>
          <w:p w14:paraId="3CA8176D" w14:textId="13F61686" w:rsidR="00887F03" w:rsidRDefault="00D50DB4" w:rsidP="00357650">
            <w:r>
              <w:t>1,</w:t>
            </w:r>
            <w:r w:rsidR="0008383D">
              <w:t>6,7</w:t>
            </w:r>
            <w:r>
              <w:t>,12</w:t>
            </w:r>
          </w:p>
        </w:tc>
      </w:tr>
      <w:tr w:rsidR="00887F03" w14:paraId="50083CB5" w14:textId="77777777" w:rsidTr="00357650">
        <w:tc>
          <w:tcPr>
            <w:tcW w:w="1838" w:type="dxa"/>
          </w:tcPr>
          <w:p w14:paraId="29B572BC" w14:textId="77777777" w:rsidR="00887F03" w:rsidRDefault="00887F03" w:rsidP="00357650">
            <w:r>
              <w:t>V</w:t>
            </w:r>
          </w:p>
        </w:tc>
        <w:tc>
          <w:tcPr>
            <w:tcW w:w="3260" w:type="dxa"/>
          </w:tcPr>
          <w:p w14:paraId="30FF5FBA" w14:textId="77777777" w:rsidR="00887F03" w:rsidRDefault="00D50DB4" w:rsidP="00357650">
            <w:r>
              <w:t>42,48</w:t>
            </w:r>
          </w:p>
        </w:tc>
      </w:tr>
    </w:tbl>
    <w:p w14:paraId="670DD94C" w14:textId="29B13035" w:rsidR="00887F03" w:rsidRDefault="00887F03" w:rsidP="00887F03"/>
    <w:p w14:paraId="0D933613" w14:textId="06B536AF" w:rsidR="0008383D" w:rsidRDefault="0008383D" w:rsidP="00887F03">
      <w:r>
        <w:t xml:space="preserve">Ter info, fc52 en fc58 zijn alleen voor hulpdiensten bedoeld en kunnen alleen via KAR of </w:t>
      </w:r>
      <w:proofErr w:type="spellStart"/>
      <w:r>
        <w:t>TalkingTraffic</w:t>
      </w:r>
      <w:proofErr w:type="spellEnd"/>
      <w:r>
        <w:t xml:space="preserve"> berichten worden aangevraagd. Derhalve komen ze niet voor in de blokstructuur en kunnen deze signaalgroepen niet met reguliere detectie worden aangevraagd. </w:t>
      </w:r>
    </w:p>
    <w:p w14:paraId="4D34BDFD" w14:textId="77777777" w:rsidR="0008383D" w:rsidRDefault="0008383D" w:rsidP="00887F03"/>
    <w:p w14:paraId="195627E1" w14:textId="77777777" w:rsidR="00887F03" w:rsidRDefault="00887F03" w:rsidP="00887F03">
      <w:pPr>
        <w:pStyle w:val="Kop3"/>
      </w:pPr>
      <w:bookmarkStart w:id="29" w:name="_Toc517442364"/>
      <w:r w:rsidRPr="006453FE">
        <w:t>Maximumgroentijden</w:t>
      </w:r>
      <w:bookmarkEnd w:id="29"/>
    </w:p>
    <w:p w14:paraId="1944B277" w14:textId="77777777" w:rsidR="00887F03" w:rsidRDefault="00887F03" w:rsidP="00887F03">
      <w:r>
        <w:t xml:space="preserve">De maximumgroentijden </w:t>
      </w:r>
      <w:r w:rsidR="00300400">
        <w:t xml:space="preserve">voor ochtend- en avondspits </w:t>
      </w:r>
      <w:r>
        <w:t>staan in de “Excelsheet maximumgroentijden”, zie referenties.</w:t>
      </w:r>
    </w:p>
    <w:p w14:paraId="7B7F3CE5" w14:textId="77777777" w:rsidR="00300400" w:rsidRDefault="00300400" w:rsidP="00887F03"/>
    <w:p w14:paraId="5B5009D6" w14:textId="3B1EB7FE" w:rsidR="00300400" w:rsidRDefault="00300400" w:rsidP="00887F03">
      <w:r>
        <w:t>De maximumgroentijd</w:t>
      </w:r>
      <w:r w:rsidR="004B267E">
        <w:t xml:space="preserve"> van elke signaalgroep</w:t>
      </w:r>
      <w:r>
        <w:t xml:space="preserve"> voor de dalperiode </w:t>
      </w:r>
      <w:r w:rsidR="004B267E">
        <w:t xml:space="preserve">is </w:t>
      </w:r>
      <w:r>
        <w:t xml:space="preserve">gelijk aan de laagste waarde van de ochtend- </w:t>
      </w:r>
      <w:r w:rsidR="004B267E">
        <w:t>en</w:t>
      </w:r>
      <w:r>
        <w:t xml:space="preserve"> avondspits.</w:t>
      </w:r>
    </w:p>
    <w:p w14:paraId="0D149756" w14:textId="77777777" w:rsidR="00BD6D83" w:rsidRDefault="00BD6D83" w:rsidP="00BD6D83"/>
    <w:p w14:paraId="054AC676" w14:textId="20AC4D0C" w:rsidR="00BD6D83" w:rsidRDefault="00BD6D83" w:rsidP="00BD6D83">
      <w:r>
        <w:t xml:space="preserve">Tijdens halfstar (Toptrac) is een set max. groentijden actief speciaal voor halfstar. Deze staan </w:t>
      </w:r>
    </w:p>
    <w:p w14:paraId="2B42E9B1" w14:textId="410C05E4" w:rsidR="00BD6D83" w:rsidRDefault="00BD6D83" w:rsidP="00BD6D83">
      <w:r>
        <w:t>standaard alle op een hoge waarde (60,0s).</w:t>
      </w:r>
    </w:p>
    <w:p w14:paraId="28963F45" w14:textId="77777777" w:rsidR="008A3689" w:rsidRDefault="008A3689" w:rsidP="00887F03">
      <w:bookmarkStart w:id="30" w:name="_GoBack"/>
      <w:bookmarkEnd w:id="30"/>
    </w:p>
    <w:p w14:paraId="2705FC74" w14:textId="77777777" w:rsidR="008A3689" w:rsidRDefault="008A3689" w:rsidP="008A3689">
      <w:pPr>
        <w:pStyle w:val="Kop3"/>
      </w:pPr>
      <w:bookmarkStart w:id="31" w:name="_Toc517442365"/>
      <w:r>
        <w:t>Optimax</w:t>
      </w:r>
      <w:bookmarkEnd w:id="31"/>
    </w:p>
    <w:p w14:paraId="2BB2C56F" w14:textId="77777777" w:rsidR="008A3689" w:rsidRDefault="008A3689" w:rsidP="00887F03"/>
    <w:p w14:paraId="044CFE42" w14:textId="77777777" w:rsidR="009D4770" w:rsidRDefault="008A3689" w:rsidP="00887F03">
      <w:r>
        <w:t>Optimax staat conform de default</w:t>
      </w:r>
      <w:r w:rsidR="009D4770">
        <w:t xml:space="preserve"> </w:t>
      </w:r>
      <w:r>
        <w:t>instellingen aan.</w:t>
      </w:r>
      <w:r w:rsidR="009D4770">
        <w:t xml:space="preserve"> </w:t>
      </w:r>
    </w:p>
    <w:p w14:paraId="18C2CFAB" w14:textId="77777777" w:rsidR="008A3689" w:rsidRDefault="009D4770" w:rsidP="00887F03">
      <w:r>
        <w:t>Er geldt één afwijkende parameterwaarde t.o.v. de standaard:</w:t>
      </w:r>
    </w:p>
    <w:p w14:paraId="04A5949D" w14:textId="4E40B02E" w:rsidR="009D4770" w:rsidRDefault="004C6343" w:rsidP="00887F03">
      <w:proofErr w:type="spellStart"/>
      <w:r>
        <w:t>Prm</w:t>
      </w:r>
      <w:proofErr w:type="spellEnd"/>
      <w:r>
        <w:t xml:space="preserve"> </w:t>
      </w:r>
      <w:proofErr w:type="spellStart"/>
      <w:r>
        <w:t>optmaxcycl</w:t>
      </w:r>
      <w:proofErr w:type="spellEnd"/>
      <w:r>
        <w:t xml:space="preserve"> = 10</w:t>
      </w:r>
      <w:r w:rsidR="00D50DB4">
        <w:t>0</w:t>
      </w:r>
    </w:p>
    <w:p w14:paraId="5F42F511" w14:textId="77777777" w:rsidR="00887F03" w:rsidRDefault="00887F03" w:rsidP="00887F03">
      <w:pPr>
        <w:pStyle w:val="Kop2"/>
      </w:pPr>
      <w:bookmarkStart w:id="32" w:name="_Toc517442366"/>
      <w:proofErr w:type="spellStart"/>
      <w:r>
        <w:lastRenderedPageBreak/>
        <w:t>Flex</w:t>
      </w:r>
      <w:bookmarkEnd w:id="32"/>
      <w:proofErr w:type="spellEnd"/>
    </w:p>
    <w:p w14:paraId="26C0898F" w14:textId="77777777" w:rsidR="00887F03" w:rsidRPr="00B23570" w:rsidRDefault="00887F03" w:rsidP="00887F03">
      <w:r>
        <w:t xml:space="preserve">Deze VRI bevat wel de </w:t>
      </w:r>
      <w:proofErr w:type="spellStart"/>
      <w:r>
        <w:t>Flexmodule</w:t>
      </w:r>
      <w:proofErr w:type="spellEnd"/>
      <w:r>
        <w:t>.</w:t>
      </w:r>
      <w:r w:rsidR="001A6102">
        <w:t xml:space="preserve"> Zowel de VA als de halfstarre variant. </w:t>
      </w:r>
    </w:p>
    <w:p w14:paraId="4369FA81" w14:textId="77777777" w:rsidR="00887F03" w:rsidRDefault="00887F03" w:rsidP="00887F03">
      <w:pPr>
        <w:pStyle w:val="Kop2"/>
      </w:pPr>
      <w:bookmarkStart w:id="33" w:name="_Toc517442367"/>
      <w:r>
        <w:t>Halfstar programma</w:t>
      </w:r>
      <w:bookmarkEnd w:id="33"/>
    </w:p>
    <w:p w14:paraId="53BC129C" w14:textId="77777777" w:rsidR="00887F03" w:rsidRDefault="00887F03" w:rsidP="00887F03">
      <w:r>
        <w:t>Het halfstar programma wordt niet ingevuld.</w:t>
      </w:r>
      <w:r w:rsidR="001A6102">
        <w:t xml:space="preserve"> Er is alleen een Toptrac signaalplan (PL1) benodigd, deze wordt vanuit de centrale gevuld. </w:t>
      </w:r>
      <w:r w:rsidR="00AA5223">
        <w:t xml:space="preserve">Er gelden de volgende Toptrac specifieke parameters. </w:t>
      </w:r>
    </w:p>
    <w:p w14:paraId="7122CC27" w14:textId="77777777" w:rsidR="00AA5223" w:rsidRDefault="00AA5223" w:rsidP="00AA5223">
      <w:r>
        <w:t xml:space="preserve">De cyclische aanvraag tijdens halfstar is schakelbaar. Op fc02, fc03 en fc08 staat deze standaard aan. Op de overige </w:t>
      </w:r>
      <w:proofErr w:type="spellStart"/>
      <w:r>
        <w:t>fc’s</w:t>
      </w:r>
      <w:proofErr w:type="spellEnd"/>
      <w:r>
        <w:t xml:space="preserve"> staat deze uit.</w:t>
      </w:r>
    </w:p>
    <w:p w14:paraId="5EFEDA12" w14:textId="77777777" w:rsidR="00AA5223" w:rsidRDefault="00AA5223" w:rsidP="00AA5223"/>
    <w:p w14:paraId="7200BF93" w14:textId="77777777" w:rsidR="00AA5223" w:rsidRDefault="00AA5223" w:rsidP="00AA5223">
      <w:r>
        <w:t xml:space="preserve">Op fc02 is een </w:t>
      </w:r>
      <w:proofErr w:type="spellStart"/>
      <w:r>
        <w:t>txa</w:t>
      </w:r>
      <w:proofErr w:type="spellEnd"/>
      <w:r>
        <w:t>-moment gedefinieerd, PRM TXA02=15.</w:t>
      </w:r>
    </w:p>
    <w:p w14:paraId="21C25ED8" w14:textId="77777777" w:rsidR="00AA5223" w:rsidRDefault="00AA5223" w:rsidP="00AA5223">
      <w:r>
        <w:t xml:space="preserve">Op fc08 is een </w:t>
      </w:r>
      <w:proofErr w:type="spellStart"/>
      <w:r>
        <w:t>txa</w:t>
      </w:r>
      <w:proofErr w:type="spellEnd"/>
      <w:r>
        <w:t>-moment gedefinieerd, PRM TXA08=15.</w:t>
      </w:r>
    </w:p>
    <w:p w14:paraId="38BD426F" w14:textId="77777777" w:rsidR="00AA5223" w:rsidRDefault="00AA5223" w:rsidP="00AA5223"/>
    <w:p w14:paraId="4FAA7E7B" w14:textId="77777777" w:rsidR="00AA5223" w:rsidRDefault="00AA5223" w:rsidP="00AA5223">
      <w:r>
        <w:t xml:space="preserve">Op fc02 is een </w:t>
      </w:r>
      <w:proofErr w:type="spellStart"/>
      <w:r>
        <w:t>txc</w:t>
      </w:r>
      <w:proofErr w:type="spellEnd"/>
      <w:r>
        <w:t>-moment gedefinieerd, PRM TXC02=10.</w:t>
      </w:r>
    </w:p>
    <w:p w14:paraId="5AC30C93" w14:textId="77777777" w:rsidR="00AA5223" w:rsidRDefault="00AA5223" w:rsidP="00AA5223">
      <w:r>
        <w:t xml:space="preserve">Op fc03 is een </w:t>
      </w:r>
      <w:proofErr w:type="spellStart"/>
      <w:r>
        <w:t>txc</w:t>
      </w:r>
      <w:proofErr w:type="spellEnd"/>
      <w:r>
        <w:t>-moment gedefinieerd, PRM TXC03=10.</w:t>
      </w:r>
    </w:p>
    <w:p w14:paraId="07C63FB8" w14:textId="77777777" w:rsidR="00AA5223" w:rsidRDefault="00AA5223" w:rsidP="00AA5223">
      <w:r>
        <w:t xml:space="preserve">Op fc08 is een </w:t>
      </w:r>
      <w:proofErr w:type="spellStart"/>
      <w:r>
        <w:t>txc</w:t>
      </w:r>
      <w:proofErr w:type="spellEnd"/>
      <w:r>
        <w:t>-moment gedefinieerd, PRM TXC08=10.</w:t>
      </w:r>
    </w:p>
    <w:p w14:paraId="5B8720ED" w14:textId="77777777" w:rsidR="00AA5223" w:rsidRDefault="00AA5223" w:rsidP="00AA5223"/>
    <w:p w14:paraId="6A070EF1" w14:textId="77777777" w:rsidR="00AA5223" w:rsidRPr="00B23570" w:rsidRDefault="00AA5223" w:rsidP="00AA5223">
      <w:r>
        <w:t xml:space="preserve">De overige PRM TXA/C/E hebben standaard waarde 999. </w:t>
      </w:r>
    </w:p>
    <w:p w14:paraId="2BD53481" w14:textId="77777777" w:rsidR="00FC5F6D" w:rsidRDefault="006453FE" w:rsidP="00FC5F6D">
      <w:pPr>
        <w:pStyle w:val="Kop1"/>
      </w:pPr>
      <w:bookmarkStart w:id="34" w:name="_Toc517442368"/>
      <w:proofErr w:type="spellStart"/>
      <w:r>
        <w:lastRenderedPageBreak/>
        <w:t>Signaalgroepinstellingen</w:t>
      </w:r>
      <w:bookmarkEnd w:id="34"/>
      <w:proofErr w:type="spellEnd"/>
    </w:p>
    <w:p w14:paraId="2D4C037E" w14:textId="77777777" w:rsidR="00FE52F3" w:rsidRPr="00FE52F3" w:rsidRDefault="00FE52F3" w:rsidP="00FE52F3">
      <w:r>
        <w:t>Alle signaalgroepen staan vermeld in het topologiebestand, zie referenties.</w:t>
      </w:r>
    </w:p>
    <w:p w14:paraId="582ECF51" w14:textId="77777777" w:rsidR="006453FE" w:rsidRDefault="006453FE" w:rsidP="006453FE">
      <w:pPr>
        <w:pStyle w:val="Kop2"/>
      </w:pPr>
      <w:bookmarkStart w:id="35" w:name="_Toc517442369"/>
      <w:r w:rsidRPr="006453FE">
        <w:t>Wachtstand</w:t>
      </w:r>
      <w:bookmarkEnd w:id="35"/>
    </w:p>
    <w:p w14:paraId="16D42866" w14:textId="77777777" w:rsidR="00FA67CA" w:rsidRDefault="006453FE" w:rsidP="006453FE">
      <w:r>
        <w:t>Default geldt wachtstand rood.</w:t>
      </w:r>
    </w:p>
    <w:p w14:paraId="641E9FF4" w14:textId="77777777" w:rsidR="006453FE" w:rsidRDefault="006453FE" w:rsidP="006453FE">
      <w:pPr>
        <w:pStyle w:val="Kop2"/>
      </w:pPr>
      <w:bookmarkStart w:id="36" w:name="_Toc517442370"/>
      <w:proofErr w:type="spellStart"/>
      <w:r w:rsidRPr="006453FE">
        <w:t>Vastgroentijden</w:t>
      </w:r>
      <w:bookmarkEnd w:id="36"/>
      <w:proofErr w:type="spellEnd"/>
    </w:p>
    <w:p w14:paraId="05EB37C0" w14:textId="77777777" w:rsidR="006F2E8D" w:rsidRDefault="00D50DB4" w:rsidP="006453FE">
      <w:r>
        <w:t xml:space="preserve">Geen </w:t>
      </w:r>
      <w:r w:rsidR="00AA5223">
        <w:t>afwijkingen</w:t>
      </w:r>
      <w:r>
        <w:t xml:space="preserve"> t.o.v. de </w:t>
      </w:r>
      <w:r w:rsidR="00DD2054">
        <w:t>default</w:t>
      </w:r>
      <w:r w:rsidR="00290823">
        <w:t>.</w:t>
      </w:r>
      <w:r w:rsidR="006F2E8D">
        <w:t xml:space="preserve"> </w:t>
      </w:r>
    </w:p>
    <w:p w14:paraId="2BC667A4" w14:textId="77777777" w:rsidR="00D03973" w:rsidRDefault="00D03973" w:rsidP="006453FE"/>
    <w:p w14:paraId="7582BC77" w14:textId="77777777" w:rsidR="00795985" w:rsidRDefault="00795985" w:rsidP="00795985">
      <w:pPr>
        <w:pStyle w:val="Kop2"/>
      </w:pPr>
      <w:bookmarkStart w:id="37" w:name="_Toc517442371"/>
      <w:r>
        <w:t>Geeltijden</w:t>
      </w:r>
      <w:bookmarkEnd w:id="37"/>
    </w:p>
    <w:p w14:paraId="338522C8" w14:textId="77777777" w:rsidR="00795985" w:rsidRDefault="00795985" w:rsidP="00795985">
      <w:r>
        <w:t>De geeltijden worden ingesteld conform de CROW-richtlijn</w:t>
      </w:r>
      <w:r w:rsidR="00EF4F7B">
        <w:t xml:space="preserve"> 343, wijziging d.d</w:t>
      </w:r>
      <w:r w:rsidR="008B6B41">
        <w:t>.</w:t>
      </w:r>
      <w:r w:rsidR="00EF4F7B">
        <w:t xml:space="preserve"> 17 februari 2016, zie referenties.</w:t>
      </w:r>
    </w:p>
    <w:p w14:paraId="15942EBF" w14:textId="77777777" w:rsidR="00795985" w:rsidRDefault="00795985" w:rsidP="00795985">
      <w:pPr>
        <w:pStyle w:val="Kop2"/>
      </w:pPr>
      <w:bookmarkStart w:id="38" w:name="_Toc517442372"/>
      <w:r>
        <w:t>Garantietijden</w:t>
      </w:r>
      <w:bookmarkEnd w:id="38"/>
    </w:p>
    <w:p w14:paraId="70D211ED" w14:textId="77777777" w:rsidR="00795985" w:rsidRDefault="0018244F" w:rsidP="00CA248B">
      <w:r>
        <w:t xml:space="preserve">Voor de garantierood-, garantiegeel- en garantiegroentijden gelden de </w:t>
      </w:r>
      <w:proofErr w:type="spellStart"/>
      <w:r>
        <w:t>defaultinstellingen</w:t>
      </w:r>
      <w:proofErr w:type="spellEnd"/>
      <w:r>
        <w:t>.</w:t>
      </w:r>
    </w:p>
    <w:p w14:paraId="4606A84F" w14:textId="77777777" w:rsidR="00F57C8D" w:rsidRDefault="00F57C8D" w:rsidP="00F57C8D">
      <w:pPr>
        <w:pStyle w:val="Kop2"/>
      </w:pPr>
      <w:bookmarkStart w:id="39" w:name="_Toc517442373"/>
      <w:r>
        <w:t xml:space="preserve">Wachttijdvoorspellers en </w:t>
      </w:r>
      <w:proofErr w:type="spellStart"/>
      <w:r>
        <w:t>waitsignalering</w:t>
      </w:r>
      <w:bookmarkEnd w:id="39"/>
      <w:proofErr w:type="spellEnd"/>
    </w:p>
    <w:p w14:paraId="0873B83E" w14:textId="77777777" w:rsidR="000733D4" w:rsidRPr="00F57C8D" w:rsidRDefault="00D50DB4" w:rsidP="00F57C8D">
      <w:r>
        <w:t xml:space="preserve">Niet van toepassing. </w:t>
      </w:r>
    </w:p>
    <w:p w14:paraId="5A6FD852" w14:textId="77777777" w:rsidR="006453FE" w:rsidRDefault="006453FE" w:rsidP="006453FE">
      <w:pPr>
        <w:pStyle w:val="Kop1"/>
      </w:pPr>
      <w:bookmarkStart w:id="40" w:name="_Toc517442374"/>
      <w:proofErr w:type="spellStart"/>
      <w:r>
        <w:lastRenderedPageBreak/>
        <w:t>Signaalgroepinteracties</w:t>
      </w:r>
      <w:bookmarkEnd w:id="40"/>
      <w:proofErr w:type="spellEnd"/>
    </w:p>
    <w:p w14:paraId="0FCAABAA" w14:textId="77777777" w:rsidR="006677F7" w:rsidRPr="00290823" w:rsidRDefault="006677F7" w:rsidP="006677F7">
      <w:pPr>
        <w:pStyle w:val="Kop2"/>
      </w:pPr>
      <w:bookmarkStart w:id="41" w:name="_Toc517442375"/>
      <w:r w:rsidRPr="00290823">
        <w:t>Deelconflicten</w:t>
      </w:r>
      <w:bookmarkEnd w:id="41"/>
    </w:p>
    <w:p w14:paraId="6D28657B" w14:textId="77777777" w:rsidR="00347194" w:rsidRDefault="00D50DB4" w:rsidP="00347194">
      <w:r>
        <w:t>Niet van toepassing.</w:t>
      </w:r>
    </w:p>
    <w:p w14:paraId="41CA1FE3" w14:textId="77777777" w:rsidR="006677F7" w:rsidRDefault="006677F7" w:rsidP="00FA67CA">
      <w:pPr>
        <w:pStyle w:val="Kop2"/>
      </w:pPr>
      <w:bookmarkStart w:id="42" w:name="_Toc517442376"/>
      <w:r>
        <w:t>Fiets- en voetgangersoversteekplaatsen</w:t>
      </w:r>
      <w:bookmarkEnd w:id="42"/>
    </w:p>
    <w:p w14:paraId="02361937" w14:textId="77777777" w:rsidR="00D50DB4" w:rsidRDefault="00D50DB4" w:rsidP="00D50DB4">
      <w:r>
        <w:t>Niet van toepassing.</w:t>
      </w:r>
    </w:p>
    <w:p w14:paraId="70720CF9" w14:textId="77777777" w:rsidR="00290823" w:rsidRPr="00290823" w:rsidRDefault="00290823" w:rsidP="00FA67CA">
      <w:pPr>
        <w:pStyle w:val="Kop2"/>
      </w:pPr>
      <w:bookmarkStart w:id="43" w:name="_Toc517442377"/>
      <w:proofErr w:type="spellStart"/>
      <w:r w:rsidRPr="00290823">
        <w:t>Meerealisaties</w:t>
      </w:r>
      <w:bookmarkEnd w:id="43"/>
      <w:proofErr w:type="spellEnd"/>
      <w:r w:rsidRPr="00290823">
        <w:t xml:space="preserve"> </w:t>
      </w:r>
    </w:p>
    <w:p w14:paraId="62689CED" w14:textId="77777777" w:rsidR="00FA67CA" w:rsidRPr="00AA5223" w:rsidRDefault="00AA5223" w:rsidP="00290823">
      <w:r w:rsidRPr="00AA5223">
        <w:t>Er</w:t>
      </w:r>
      <w:r w:rsidR="00FA67CA" w:rsidRPr="00AA5223">
        <w:t xml:space="preserve"> gelden de volgende </w:t>
      </w:r>
      <w:proofErr w:type="spellStart"/>
      <w:r w:rsidR="00FA67CA" w:rsidRPr="00AA5223">
        <w:t>meerealisaties</w:t>
      </w:r>
      <w:proofErr w:type="spellEnd"/>
      <w:r w:rsidR="00FA67CA" w:rsidRPr="00AA5223">
        <w:t xml:space="preserve">: </w:t>
      </w:r>
    </w:p>
    <w:p w14:paraId="6259133A" w14:textId="77777777" w:rsidR="001966A9" w:rsidRPr="00AA5223" w:rsidRDefault="00AA5223" w:rsidP="002B3453">
      <w:pPr>
        <w:pStyle w:val="Lijstalinea"/>
        <w:numPr>
          <w:ilvl w:val="0"/>
          <w:numId w:val="17"/>
        </w:numPr>
      </w:pPr>
      <w:r>
        <w:t>Richting 1 komt mee met richting 2</w:t>
      </w:r>
    </w:p>
    <w:p w14:paraId="0E437DD4" w14:textId="77777777" w:rsidR="00AA5223" w:rsidRDefault="00AA5223" w:rsidP="00AA5223">
      <w:pPr>
        <w:pStyle w:val="Lijstalinea"/>
        <w:numPr>
          <w:ilvl w:val="0"/>
          <w:numId w:val="17"/>
        </w:numPr>
      </w:pPr>
      <w:r>
        <w:t>Richting 1 komt mee met richting 12</w:t>
      </w:r>
    </w:p>
    <w:p w14:paraId="4E3ED4C1" w14:textId="77777777" w:rsidR="00AA5223" w:rsidRPr="00AA5223" w:rsidRDefault="00AA5223" w:rsidP="00AA5223">
      <w:pPr>
        <w:pStyle w:val="Lijstalinea"/>
        <w:numPr>
          <w:ilvl w:val="0"/>
          <w:numId w:val="17"/>
        </w:numPr>
      </w:pPr>
      <w:r>
        <w:t>Richting 4 komt mee met richting 3</w:t>
      </w:r>
    </w:p>
    <w:p w14:paraId="5B74C66E" w14:textId="77777777" w:rsidR="00AA5223" w:rsidRPr="00AA5223" w:rsidRDefault="00AA5223" w:rsidP="00AA5223">
      <w:pPr>
        <w:pStyle w:val="Lijstalinea"/>
        <w:numPr>
          <w:ilvl w:val="0"/>
          <w:numId w:val="17"/>
        </w:numPr>
      </w:pPr>
      <w:r>
        <w:t>Richting 4 komt mee met richting 5</w:t>
      </w:r>
    </w:p>
    <w:p w14:paraId="29ED4D64" w14:textId="77777777" w:rsidR="00AA5223" w:rsidRPr="00AA5223" w:rsidRDefault="00AA5223" w:rsidP="00AA5223">
      <w:pPr>
        <w:pStyle w:val="Lijstalinea"/>
        <w:numPr>
          <w:ilvl w:val="0"/>
          <w:numId w:val="17"/>
        </w:numPr>
      </w:pPr>
      <w:r>
        <w:t>Richting 7 komt mee met richting 6</w:t>
      </w:r>
    </w:p>
    <w:p w14:paraId="0FBED098" w14:textId="77777777" w:rsidR="00AA5223" w:rsidRPr="00AA5223" w:rsidRDefault="00AA5223" w:rsidP="00AA5223">
      <w:pPr>
        <w:pStyle w:val="Lijstalinea"/>
        <w:numPr>
          <w:ilvl w:val="0"/>
          <w:numId w:val="17"/>
        </w:numPr>
      </w:pPr>
      <w:r>
        <w:t>Richting 7 komt mee met richting 8</w:t>
      </w:r>
    </w:p>
    <w:p w14:paraId="265513D6" w14:textId="77777777" w:rsidR="00AA5223" w:rsidRPr="00AA5223" w:rsidRDefault="00AA5223" w:rsidP="00AA5223">
      <w:pPr>
        <w:pStyle w:val="Lijstalinea"/>
        <w:numPr>
          <w:ilvl w:val="0"/>
          <w:numId w:val="17"/>
        </w:numPr>
      </w:pPr>
      <w:r>
        <w:t>Richting 10 komt mee met richting 9</w:t>
      </w:r>
    </w:p>
    <w:p w14:paraId="28E6D08F" w14:textId="77777777" w:rsidR="00AA5223" w:rsidRDefault="00AA5223" w:rsidP="00AA5223">
      <w:pPr>
        <w:pStyle w:val="Lijstalinea"/>
        <w:numPr>
          <w:ilvl w:val="0"/>
          <w:numId w:val="17"/>
        </w:numPr>
      </w:pPr>
      <w:r>
        <w:t>Richting 10 komt mee met richting 11</w:t>
      </w:r>
    </w:p>
    <w:p w14:paraId="39DBD34B" w14:textId="77777777" w:rsidR="00AA5223" w:rsidRPr="00AA5223" w:rsidRDefault="00AA5223" w:rsidP="00AA5223">
      <w:r>
        <w:t xml:space="preserve">Voor deze </w:t>
      </w:r>
      <w:proofErr w:type="spellStart"/>
      <w:r>
        <w:t>meerealisaties</w:t>
      </w:r>
      <w:proofErr w:type="spellEnd"/>
      <w:r>
        <w:t xml:space="preserve"> geldt dat deze schakelbaar zijn. Standaard staan ze alle uit. </w:t>
      </w:r>
    </w:p>
    <w:p w14:paraId="4145B9D0" w14:textId="77777777" w:rsidR="001966A9" w:rsidRPr="00290823" w:rsidRDefault="001966A9" w:rsidP="001966A9">
      <w:pPr>
        <w:pStyle w:val="Kop2"/>
      </w:pPr>
      <w:bookmarkStart w:id="44" w:name="_Toc517442378"/>
      <w:r>
        <w:t>Gelijk- en voorstarts</w:t>
      </w:r>
      <w:bookmarkEnd w:id="44"/>
      <w:r w:rsidRPr="00290823">
        <w:t xml:space="preserve"> </w:t>
      </w:r>
    </w:p>
    <w:p w14:paraId="2AF64B0A" w14:textId="77777777" w:rsidR="001966A9" w:rsidRDefault="00D50DB4" w:rsidP="001966A9">
      <w:r>
        <w:t>Er</w:t>
      </w:r>
      <w:r w:rsidR="001966A9">
        <w:t xml:space="preserve"> komen geen </w:t>
      </w:r>
      <w:r w:rsidR="00922296">
        <w:t xml:space="preserve">gelijk- en voorstarts </w:t>
      </w:r>
      <w:r w:rsidR="001966A9">
        <w:t xml:space="preserve">voor. </w:t>
      </w:r>
    </w:p>
    <w:p w14:paraId="45A97661" w14:textId="77777777" w:rsidR="00290823" w:rsidRPr="00290823" w:rsidRDefault="00290823" w:rsidP="00FA67CA">
      <w:pPr>
        <w:pStyle w:val="Kop2"/>
      </w:pPr>
      <w:bookmarkStart w:id="45" w:name="_Toc517442379"/>
      <w:r w:rsidRPr="00290823">
        <w:t>Meeverlengen</w:t>
      </w:r>
      <w:bookmarkEnd w:id="45"/>
    </w:p>
    <w:p w14:paraId="112F467A" w14:textId="77777777" w:rsidR="006226C2" w:rsidRDefault="008659B0" w:rsidP="00290823">
      <w:r>
        <w:t>Voor meeverlengen geldt de default.</w:t>
      </w:r>
    </w:p>
    <w:p w14:paraId="5DAF64A0" w14:textId="77777777" w:rsidR="00290823" w:rsidRPr="00290823" w:rsidRDefault="00290823" w:rsidP="00FA67CA">
      <w:pPr>
        <w:pStyle w:val="Kop2"/>
      </w:pPr>
      <w:bookmarkStart w:id="46" w:name="_Toc517442380"/>
      <w:r w:rsidRPr="00290823">
        <w:t>Ontruimingstijden</w:t>
      </w:r>
      <w:bookmarkEnd w:id="46"/>
    </w:p>
    <w:p w14:paraId="2CB431B5" w14:textId="77777777" w:rsidR="00FA67CA" w:rsidRDefault="008659B0" w:rsidP="00290823">
      <w:r>
        <w:t xml:space="preserve">De ontruimingstijden zijn opgenomen in het </w:t>
      </w:r>
      <w:r w:rsidR="008C3DD5">
        <w:t>Topologiebestand</w:t>
      </w:r>
      <w:r>
        <w:t>, zie referenties.</w:t>
      </w:r>
    </w:p>
    <w:p w14:paraId="17E3AF98" w14:textId="77777777" w:rsidR="00AA5223" w:rsidRDefault="00AA5223">
      <w:pPr>
        <w:spacing w:line="240" w:lineRule="auto"/>
        <w:rPr>
          <w:b/>
          <w:sz w:val="24"/>
        </w:rPr>
      </w:pPr>
      <w:r>
        <w:br w:type="page"/>
      </w:r>
    </w:p>
    <w:p w14:paraId="14D40E99" w14:textId="77777777" w:rsidR="00290823" w:rsidRDefault="00290823" w:rsidP="00FA67CA">
      <w:pPr>
        <w:pStyle w:val="Kop2"/>
      </w:pPr>
      <w:bookmarkStart w:id="47" w:name="_Toc517442381"/>
      <w:r w:rsidRPr="00290823">
        <w:lastRenderedPageBreak/>
        <w:t xml:space="preserve">Koppelingen (voetgangers, harde koppelingen, </w:t>
      </w:r>
      <w:proofErr w:type="spellStart"/>
      <w:r w:rsidR="0062371F">
        <w:t>peloton</w:t>
      </w:r>
      <w:r w:rsidR="006B51EB">
        <w:t>koppelingen</w:t>
      </w:r>
      <w:proofErr w:type="spellEnd"/>
      <w:r w:rsidRPr="00290823">
        <w:t>)</w:t>
      </w:r>
      <w:bookmarkEnd w:id="47"/>
    </w:p>
    <w:p w14:paraId="2640B5C9" w14:textId="77777777" w:rsidR="003110E5" w:rsidRDefault="003110E5" w:rsidP="00CC69A1">
      <w:r>
        <w:t xml:space="preserve">De volgende </w:t>
      </w:r>
      <w:proofErr w:type="spellStart"/>
      <w:r w:rsidR="0062371F">
        <w:t>peloton</w:t>
      </w:r>
      <w:r>
        <w:t>koppelingen</w:t>
      </w:r>
      <w:proofErr w:type="spellEnd"/>
      <w:r>
        <w:t xml:space="preserve"> zijn aanwezig:</w:t>
      </w:r>
    </w:p>
    <w:tbl>
      <w:tblPr>
        <w:tblStyle w:val="Tabelraster"/>
        <w:tblW w:w="8239" w:type="dxa"/>
        <w:tblLook w:val="04A0" w:firstRow="1" w:lastRow="0" w:firstColumn="1" w:lastColumn="0" w:noHBand="0" w:noVBand="1"/>
      </w:tblPr>
      <w:tblGrid>
        <w:gridCol w:w="439"/>
        <w:gridCol w:w="1130"/>
        <w:gridCol w:w="1336"/>
        <w:gridCol w:w="1239"/>
        <w:gridCol w:w="1362"/>
        <w:gridCol w:w="1055"/>
        <w:gridCol w:w="1678"/>
      </w:tblGrid>
      <w:tr w:rsidR="008F64EF" w14:paraId="2CAF46BB" w14:textId="77777777" w:rsidTr="008F64EF">
        <w:tc>
          <w:tcPr>
            <w:tcW w:w="439" w:type="dxa"/>
          </w:tcPr>
          <w:p w14:paraId="1B8AAE52" w14:textId="77777777" w:rsidR="008F64EF" w:rsidRDefault="008F64EF" w:rsidP="00CF75D0">
            <w:r>
              <w:t>#</w:t>
            </w:r>
          </w:p>
        </w:tc>
        <w:tc>
          <w:tcPr>
            <w:tcW w:w="1130" w:type="dxa"/>
          </w:tcPr>
          <w:p w14:paraId="324E5283" w14:textId="77777777" w:rsidR="008F64EF" w:rsidRDefault="008F64EF" w:rsidP="00CF75D0">
            <w:r>
              <w:t>Voedende VRI</w:t>
            </w:r>
          </w:p>
        </w:tc>
        <w:tc>
          <w:tcPr>
            <w:tcW w:w="1336" w:type="dxa"/>
          </w:tcPr>
          <w:p w14:paraId="01C03373" w14:textId="77777777" w:rsidR="008F64EF" w:rsidRDefault="008F64EF" w:rsidP="00CF75D0">
            <w:r>
              <w:t>Voedende koplus(-sen)</w:t>
            </w:r>
          </w:p>
        </w:tc>
        <w:tc>
          <w:tcPr>
            <w:tcW w:w="1239" w:type="dxa"/>
          </w:tcPr>
          <w:p w14:paraId="45827DAC" w14:textId="77777777" w:rsidR="008F64EF" w:rsidRDefault="008F64EF" w:rsidP="00CF75D0">
            <w:r>
              <w:t>Afvoerende VRI</w:t>
            </w:r>
          </w:p>
        </w:tc>
        <w:tc>
          <w:tcPr>
            <w:tcW w:w="1362" w:type="dxa"/>
          </w:tcPr>
          <w:p w14:paraId="3A1C007C" w14:textId="77777777" w:rsidR="008F64EF" w:rsidRDefault="008F64EF" w:rsidP="00CF75D0">
            <w:r>
              <w:t>Afvoerende signaalgroep</w:t>
            </w:r>
          </w:p>
        </w:tc>
        <w:tc>
          <w:tcPr>
            <w:tcW w:w="1055" w:type="dxa"/>
          </w:tcPr>
          <w:p w14:paraId="5F4B6D16" w14:textId="77777777" w:rsidR="008F64EF" w:rsidRDefault="008F64EF" w:rsidP="00CF75D0">
            <w:r>
              <w:t xml:space="preserve">Afstand </w:t>
            </w:r>
            <w:proofErr w:type="spellStart"/>
            <w:r>
              <w:t>s.s.</w:t>
            </w:r>
            <w:proofErr w:type="spellEnd"/>
            <w:r>
              <w:t xml:space="preserve"> – </w:t>
            </w:r>
            <w:proofErr w:type="spellStart"/>
            <w:r>
              <w:t>s.s.</w:t>
            </w:r>
            <w:proofErr w:type="spellEnd"/>
          </w:p>
        </w:tc>
        <w:tc>
          <w:tcPr>
            <w:tcW w:w="1678" w:type="dxa"/>
          </w:tcPr>
          <w:p w14:paraId="6BA4CF3D" w14:textId="77777777" w:rsidR="008F64EF" w:rsidRDefault="008F64EF" w:rsidP="00CF75D0">
            <w:r>
              <w:t>Extra snelheids-meetpunt</w:t>
            </w:r>
          </w:p>
        </w:tc>
      </w:tr>
      <w:tr w:rsidR="008F64EF" w14:paraId="46DC93B8" w14:textId="77777777" w:rsidTr="008F64EF">
        <w:tc>
          <w:tcPr>
            <w:tcW w:w="439" w:type="dxa"/>
          </w:tcPr>
          <w:p w14:paraId="5B39393E" w14:textId="77777777" w:rsidR="008F64EF" w:rsidRDefault="008F64EF" w:rsidP="00CF75D0">
            <w:r>
              <w:t>1</w:t>
            </w:r>
          </w:p>
        </w:tc>
        <w:tc>
          <w:tcPr>
            <w:tcW w:w="1130" w:type="dxa"/>
          </w:tcPr>
          <w:p w14:paraId="3D55DA0A" w14:textId="77777777" w:rsidR="008F64EF" w:rsidRDefault="008F64EF" w:rsidP="00CF75D0">
            <w:r>
              <w:t>K22/003C</w:t>
            </w:r>
          </w:p>
        </w:tc>
        <w:tc>
          <w:tcPr>
            <w:tcW w:w="1336" w:type="dxa"/>
          </w:tcPr>
          <w:p w14:paraId="219A754C" w14:textId="77777777" w:rsidR="008F64EF" w:rsidRDefault="008F64EF" w:rsidP="00CF75D0">
            <w:r>
              <w:t>D8.1</w:t>
            </w:r>
          </w:p>
        </w:tc>
        <w:tc>
          <w:tcPr>
            <w:tcW w:w="1239" w:type="dxa"/>
          </w:tcPr>
          <w:p w14:paraId="3D9298E9" w14:textId="77777777" w:rsidR="008F64EF" w:rsidRDefault="008F64EF" w:rsidP="00CF75D0">
            <w:r>
              <w:t>K23/0032</w:t>
            </w:r>
          </w:p>
        </w:tc>
        <w:tc>
          <w:tcPr>
            <w:tcW w:w="1362" w:type="dxa"/>
          </w:tcPr>
          <w:p w14:paraId="3C00F43E" w14:textId="77777777" w:rsidR="008F64EF" w:rsidRDefault="008F64EF" w:rsidP="00CF75D0">
            <w:r>
              <w:t>Fc08</w:t>
            </w:r>
          </w:p>
        </w:tc>
        <w:tc>
          <w:tcPr>
            <w:tcW w:w="1055" w:type="dxa"/>
          </w:tcPr>
          <w:p w14:paraId="0BA6C0F3" w14:textId="77777777" w:rsidR="008F64EF" w:rsidRDefault="008F64EF" w:rsidP="00CF75D0">
            <w:r>
              <w:t>190</w:t>
            </w:r>
          </w:p>
        </w:tc>
        <w:tc>
          <w:tcPr>
            <w:tcW w:w="1678" w:type="dxa"/>
          </w:tcPr>
          <w:p w14:paraId="1744D643" w14:textId="77777777" w:rsidR="008F64EF" w:rsidRDefault="008F64EF" w:rsidP="00CF75D0">
            <w:r>
              <w:t>nee</w:t>
            </w:r>
          </w:p>
        </w:tc>
      </w:tr>
      <w:tr w:rsidR="008F64EF" w14:paraId="32775ED2" w14:textId="77777777" w:rsidTr="008F64EF">
        <w:tc>
          <w:tcPr>
            <w:tcW w:w="439" w:type="dxa"/>
          </w:tcPr>
          <w:p w14:paraId="171BC958" w14:textId="77777777" w:rsidR="008F64EF" w:rsidRDefault="008F64EF" w:rsidP="00CF75D0"/>
        </w:tc>
        <w:tc>
          <w:tcPr>
            <w:tcW w:w="1130" w:type="dxa"/>
          </w:tcPr>
          <w:p w14:paraId="20080418" w14:textId="77777777" w:rsidR="008F64EF" w:rsidRDefault="008F64EF" w:rsidP="00CF75D0"/>
        </w:tc>
        <w:tc>
          <w:tcPr>
            <w:tcW w:w="1336" w:type="dxa"/>
          </w:tcPr>
          <w:p w14:paraId="6E91DF5D" w14:textId="77777777" w:rsidR="008F64EF" w:rsidRDefault="008F64EF" w:rsidP="00CF75D0"/>
        </w:tc>
        <w:tc>
          <w:tcPr>
            <w:tcW w:w="1239" w:type="dxa"/>
          </w:tcPr>
          <w:p w14:paraId="6D32DA09" w14:textId="77777777" w:rsidR="008F64EF" w:rsidRDefault="008F64EF" w:rsidP="00CF75D0"/>
        </w:tc>
        <w:tc>
          <w:tcPr>
            <w:tcW w:w="1362" w:type="dxa"/>
          </w:tcPr>
          <w:p w14:paraId="52E370CC" w14:textId="77777777" w:rsidR="008F64EF" w:rsidRDefault="008F64EF" w:rsidP="00CF75D0"/>
        </w:tc>
        <w:tc>
          <w:tcPr>
            <w:tcW w:w="1055" w:type="dxa"/>
          </w:tcPr>
          <w:p w14:paraId="7A6B20BE" w14:textId="77777777" w:rsidR="008F64EF" w:rsidRDefault="008F64EF" w:rsidP="00CF75D0"/>
        </w:tc>
        <w:tc>
          <w:tcPr>
            <w:tcW w:w="1678" w:type="dxa"/>
          </w:tcPr>
          <w:p w14:paraId="7AD402AB" w14:textId="77777777" w:rsidR="008F64EF" w:rsidRDefault="008F64EF" w:rsidP="00CF75D0"/>
        </w:tc>
      </w:tr>
      <w:tr w:rsidR="008F64EF" w14:paraId="5AA1FAC9" w14:textId="77777777" w:rsidTr="008F64EF">
        <w:tc>
          <w:tcPr>
            <w:tcW w:w="439" w:type="dxa"/>
          </w:tcPr>
          <w:p w14:paraId="287D6C24" w14:textId="77777777" w:rsidR="008F64EF" w:rsidRDefault="000E2A0B" w:rsidP="00606F87">
            <w:r>
              <w:t>2</w:t>
            </w:r>
          </w:p>
        </w:tc>
        <w:tc>
          <w:tcPr>
            <w:tcW w:w="1130" w:type="dxa"/>
          </w:tcPr>
          <w:p w14:paraId="6EAA705A" w14:textId="77777777" w:rsidR="008F64EF" w:rsidRDefault="008F64EF" w:rsidP="00606F87">
            <w:r>
              <w:t>K23/0032</w:t>
            </w:r>
          </w:p>
        </w:tc>
        <w:tc>
          <w:tcPr>
            <w:tcW w:w="1336" w:type="dxa"/>
          </w:tcPr>
          <w:p w14:paraId="1BA50D48" w14:textId="77777777" w:rsidR="008F64EF" w:rsidRDefault="008F64EF" w:rsidP="00606F87">
            <w:r>
              <w:t>D2.1</w:t>
            </w:r>
          </w:p>
        </w:tc>
        <w:tc>
          <w:tcPr>
            <w:tcW w:w="1239" w:type="dxa"/>
          </w:tcPr>
          <w:p w14:paraId="25FB3BE1" w14:textId="77777777" w:rsidR="008F64EF" w:rsidRDefault="008F64EF" w:rsidP="00606F87">
            <w:r>
              <w:t>K22/003C</w:t>
            </w:r>
          </w:p>
        </w:tc>
        <w:tc>
          <w:tcPr>
            <w:tcW w:w="1362" w:type="dxa"/>
          </w:tcPr>
          <w:p w14:paraId="3234ED79" w14:textId="77777777" w:rsidR="008F64EF" w:rsidRDefault="008F64EF" w:rsidP="00606F87">
            <w:r>
              <w:t>Fc02</w:t>
            </w:r>
          </w:p>
        </w:tc>
        <w:tc>
          <w:tcPr>
            <w:tcW w:w="1055" w:type="dxa"/>
          </w:tcPr>
          <w:p w14:paraId="3387006B" w14:textId="77777777" w:rsidR="008F64EF" w:rsidRDefault="008F64EF" w:rsidP="00606F87">
            <w:r>
              <w:t>205</w:t>
            </w:r>
          </w:p>
        </w:tc>
        <w:tc>
          <w:tcPr>
            <w:tcW w:w="1678" w:type="dxa"/>
          </w:tcPr>
          <w:p w14:paraId="5D27CAF5" w14:textId="77777777" w:rsidR="008F64EF" w:rsidRDefault="008F64EF" w:rsidP="00606F87">
            <w:r>
              <w:t>nee</w:t>
            </w:r>
          </w:p>
        </w:tc>
      </w:tr>
      <w:tr w:rsidR="008F64EF" w14:paraId="3E59E4D7" w14:textId="77777777" w:rsidTr="008F64EF">
        <w:tc>
          <w:tcPr>
            <w:tcW w:w="439" w:type="dxa"/>
          </w:tcPr>
          <w:p w14:paraId="131ECC6F" w14:textId="77777777" w:rsidR="008F64EF" w:rsidRDefault="000E2A0B" w:rsidP="00606F87">
            <w:r>
              <w:t>3</w:t>
            </w:r>
          </w:p>
        </w:tc>
        <w:tc>
          <w:tcPr>
            <w:tcW w:w="1130" w:type="dxa"/>
          </w:tcPr>
          <w:p w14:paraId="1F9588E1" w14:textId="77777777" w:rsidR="008F64EF" w:rsidRDefault="008F64EF" w:rsidP="00606F87">
            <w:r>
              <w:t>K23/0032</w:t>
            </w:r>
          </w:p>
        </w:tc>
        <w:tc>
          <w:tcPr>
            <w:tcW w:w="1336" w:type="dxa"/>
          </w:tcPr>
          <w:p w14:paraId="46B0EF50" w14:textId="77777777" w:rsidR="008F64EF" w:rsidRDefault="008F64EF" w:rsidP="00606F87">
            <w:r>
              <w:t>D2.1</w:t>
            </w:r>
          </w:p>
        </w:tc>
        <w:tc>
          <w:tcPr>
            <w:tcW w:w="1239" w:type="dxa"/>
          </w:tcPr>
          <w:p w14:paraId="0CD9A629" w14:textId="77777777" w:rsidR="008F64EF" w:rsidRDefault="008F64EF" w:rsidP="00606F87">
            <w:r>
              <w:t>K22/003C</w:t>
            </w:r>
          </w:p>
        </w:tc>
        <w:tc>
          <w:tcPr>
            <w:tcW w:w="1362" w:type="dxa"/>
          </w:tcPr>
          <w:p w14:paraId="14C81B0F" w14:textId="77777777" w:rsidR="008F64EF" w:rsidRDefault="008F64EF" w:rsidP="00606F87">
            <w:r>
              <w:t>Fc03</w:t>
            </w:r>
          </w:p>
        </w:tc>
        <w:tc>
          <w:tcPr>
            <w:tcW w:w="1055" w:type="dxa"/>
          </w:tcPr>
          <w:p w14:paraId="5BC2CFB6" w14:textId="77777777" w:rsidR="008F64EF" w:rsidRDefault="008F64EF" w:rsidP="00606F87">
            <w:r>
              <w:t>205</w:t>
            </w:r>
          </w:p>
        </w:tc>
        <w:tc>
          <w:tcPr>
            <w:tcW w:w="1678" w:type="dxa"/>
          </w:tcPr>
          <w:p w14:paraId="5BA75AF9" w14:textId="77777777" w:rsidR="008F64EF" w:rsidRDefault="008F64EF" w:rsidP="00606F87">
            <w:r>
              <w:t>nee</w:t>
            </w:r>
          </w:p>
        </w:tc>
      </w:tr>
    </w:tbl>
    <w:p w14:paraId="19ACD28A" w14:textId="77777777" w:rsidR="003110E5" w:rsidRDefault="003110E5" w:rsidP="00CC69A1"/>
    <w:p w14:paraId="1615C816" w14:textId="77777777" w:rsidR="00290823" w:rsidRDefault="000E2A0B" w:rsidP="00290823">
      <w:r>
        <w:t>Voor BRIK-koppeling 1 zijn</w:t>
      </w:r>
      <w:r w:rsidR="008F64EF">
        <w:t xml:space="preserve"> er de volgende grenzen m.b.t. tot het gemeten aantal voertuigen in relatie tot het soort ingreep: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45"/>
        <w:gridCol w:w="1245"/>
        <w:gridCol w:w="1246"/>
        <w:gridCol w:w="1246"/>
      </w:tblGrid>
      <w:tr w:rsidR="00F430DC" w14:paraId="7145B4DF" w14:textId="77777777" w:rsidTr="00F430DC">
        <w:tc>
          <w:tcPr>
            <w:tcW w:w="1245" w:type="dxa"/>
          </w:tcPr>
          <w:p w14:paraId="5CA9A033" w14:textId="77777777" w:rsidR="00F430DC" w:rsidRDefault="00F430DC" w:rsidP="00290823">
            <w:r>
              <w:t>BRIK-#</w:t>
            </w:r>
          </w:p>
        </w:tc>
        <w:tc>
          <w:tcPr>
            <w:tcW w:w="1245" w:type="dxa"/>
          </w:tcPr>
          <w:p w14:paraId="7273A4CF" w14:textId="77777777" w:rsidR="00F430DC" w:rsidRDefault="00F430DC" w:rsidP="00290823">
            <w:r>
              <w:t>Niveau 1</w:t>
            </w:r>
          </w:p>
        </w:tc>
        <w:tc>
          <w:tcPr>
            <w:tcW w:w="1246" w:type="dxa"/>
          </w:tcPr>
          <w:p w14:paraId="598682B2" w14:textId="77777777" w:rsidR="00F430DC" w:rsidRDefault="00F430DC" w:rsidP="00290823">
            <w:r>
              <w:t>Niveau 2</w:t>
            </w:r>
          </w:p>
        </w:tc>
        <w:tc>
          <w:tcPr>
            <w:tcW w:w="1246" w:type="dxa"/>
          </w:tcPr>
          <w:p w14:paraId="1850DD47" w14:textId="77777777" w:rsidR="00F430DC" w:rsidRDefault="00F430DC" w:rsidP="00290823">
            <w:r>
              <w:t>Niveau 3</w:t>
            </w:r>
          </w:p>
        </w:tc>
      </w:tr>
      <w:tr w:rsidR="000E2A0B" w14:paraId="1990305C" w14:textId="77777777" w:rsidTr="00F430DC">
        <w:tc>
          <w:tcPr>
            <w:tcW w:w="1245" w:type="dxa"/>
          </w:tcPr>
          <w:p w14:paraId="1A38C52D" w14:textId="77777777" w:rsidR="000E2A0B" w:rsidRDefault="000E2A0B" w:rsidP="000E2A0B">
            <w:r>
              <w:t>1</w:t>
            </w:r>
          </w:p>
        </w:tc>
        <w:tc>
          <w:tcPr>
            <w:tcW w:w="1245" w:type="dxa"/>
          </w:tcPr>
          <w:p w14:paraId="0EF1140F" w14:textId="77777777" w:rsidR="000E2A0B" w:rsidRDefault="000E2A0B" w:rsidP="000E2A0B">
            <w:r>
              <w:t>8</w:t>
            </w:r>
          </w:p>
        </w:tc>
        <w:tc>
          <w:tcPr>
            <w:tcW w:w="1246" w:type="dxa"/>
          </w:tcPr>
          <w:p w14:paraId="519B4C94" w14:textId="77777777" w:rsidR="000E2A0B" w:rsidRDefault="000E2A0B" w:rsidP="000E2A0B">
            <w:r>
              <w:t>15</w:t>
            </w:r>
          </w:p>
        </w:tc>
        <w:tc>
          <w:tcPr>
            <w:tcW w:w="1246" w:type="dxa"/>
          </w:tcPr>
          <w:p w14:paraId="4DD5AE65" w14:textId="77777777" w:rsidR="000E2A0B" w:rsidRDefault="000E2A0B" w:rsidP="000E2A0B">
            <w:r>
              <w:t>2</w:t>
            </w:r>
            <w:r w:rsidR="00DD2054">
              <w:t>5</w:t>
            </w:r>
          </w:p>
        </w:tc>
      </w:tr>
    </w:tbl>
    <w:p w14:paraId="4B9C00D4" w14:textId="77777777" w:rsidR="008F64EF" w:rsidRDefault="008F64EF" w:rsidP="00290823"/>
    <w:p w14:paraId="3AD8A2D4" w14:textId="77777777" w:rsidR="00F430DC" w:rsidRDefault="00F430DC" w:rsidP="00290823">
      <w:r>
        <w:t>Niveau 1 = groen vasthouden</w:t>
      </w:r>
    </w:p>
    <w:p w14:paraId="23EB6261" w14:textId="77777777" w:rsidR="00F430DC" w:rsidRDefault="00F430DC" w:rsidP="00290823">
      <w:r>
        <w:t>Niveau 2 = groen vasthouden + bijzonder realiseren</w:t>
      </w:r>
    </w:p>
    <w:p w14:paraId="1829E208" w14:textId="77777777" w:rsidR="00F430DC" w:rsidRDefault="00F430DC" w:rsidP="00290823">
      <w:r>
        <w:t>Niveau 3 =</w:t>
      </w:r>
      <w:r w:rsidRPr="00F430DC">
        <w:t xml:space="preserve"> </w:t>
      </w:r>
      <w:r>
        <w:t>groen vasthouden + bijzonder realiseren + afkappen conflicten</w:t>
      </w:r>
    </w:p>
    <w:p w14:paraId="19D108A0" w14:textId="77777777" w:rsidR="00353556" w:rsidRDefault="00353556" w:rsidP="00290823"/>
    <w:p w14:paraId="0344B30D" w14:textId="77777777" w:rsidR="006453FE" w:rsidRDefault="006453FE" w:rsidP="006453FE">
      <w:pPr>
        <w:pStyle w:val="Kop1"/>
      </w:pPr>
      <w:bookmarkStart w:id="48" w:name="_Toc517442382"/>
      <w:r>
        <w:lastRenderedPageBreak/>
        <w:t>Detectorinstellingen</w:t>
      </w:r>
      <w:bookmarkEnd w:id="48"/>
    </w:p>
    <w:p w14:paraId="7D95B3CA" w14:textId="77777777" w:rsidR="00FE52F3" w:rsidRDefault="00FE52F3" w:rsidP="00FE52F3">
      <w:r>
        <w:t>Alle detectoren staan vermeld in het topologiebestand, zie referenties.</w:t>
      </w:r>
    </w:p>
    <w:p w14:paraId="731F43D1" w14:textId="77777777" w:rsidR="00616FF6" w:rsidRDefault="00616FF6" w:rsidP="00FE52F3"/>
    <w:p w14:paraId="1179AE60" w14:textId="77777777" w:rsidR="00616FF6" w:rsidRDefault="00616FF6" w:rsidP="00FE52F3">
      <w:r>
        <w:t>Ten opzichte van de standaardinstellingen gelden de volgende afwijkingen:</w:t>
      </w:r>
    </w:p>
    <w:p w14:paraId="04235FB0" w14:textId="77777777" w:rsidR="00887F03" w:rsidRDefault="00887F03" w:rsidP="00FE52F3">
      <w:r>
        <w:t xml:space="preserve">(aanvragen / hiaattijden / bezettijden / onder- en </w:t>
      </w:r>
      <w:proofErr w:type="spellStart"/>
      <w:r>
        <w:t>bovengedrag</w:t>
      </w:r>
      <w:proofErr w:type="spellEnd"/>
      <w:r>
        <w:t>)</w:t>
      </w:r>
    </w:p>
    <w:p w14:paraId="5C1A8900" w14:textId="77777777" w:rsidR="0017009A" w:rsidRDefault="0017009A" w:rsidP="00FE52F3"/>
    <w:p w14:paraId="0106A955" w14:textId="77777777" w:rsidR="007D1F92" w:rsidRDefault="007D1F92" w:rsidP="00FE52F3">
      <w:r>
        <w:t>Filedetectors:</w:t>
      </w:r>
    </w:p>
    <w:p w14:paraId="779ADDAB" w14:textId="77777777" w:rsidR="000E2A0B" w:rsidRDefault="000E2A0B" w:rsidP="000E2A0B">
      <w:r>
        <w:t>D6208, bezettijd=5,0s, hiaattijd=3,0s</w:t>
      </w:r>
    </w:p>
    <w:p w14:paraId="0B36E761" w14:textId="77777777" w:rsidR="000E2A0B" w:rsidRDefault="000E2A0B" w:rsidP="000E2A0B">
      <w:r>
        <w:t>D6209, bezettijd=5,0s, hiaattijd=3,0s</w:t>
      </w:r>
    </w:p>
    <w:p w14:paraId="545735CD" w14:textId="77777777" w:rsidR="00B36326" w:rsidRDefault="00B36326" w:rsidP="00FE52F3"/>
    <w:p w14:paraId="30B7D0D7" w14:textId="77777777" w:rsidR="00B36326" w:rsidRDefault="000E2A0B" w:rsidP="00FE52F3">
      <w:r>
        <w:t>Virtuele filelussen (vanaf K22</w:t>
      </w:r>
      <w:r w:rsidR="00B36326">
        <w:t>, via seriële koppeling):</w:t>
      </w:r>
    </w:p>
    <w:p w14:paraId="16D39A01" w14:textId="77777777" w:rsidR="000E2A0B" w:rsidRDefault="000E2A0B" w:rsidP="000E2A0B">
      <w:r>
        <w:t>DQ88.1A, bezettijd=5,0s, hiaattijd=3,0s</w:t>
      </w:r>
    </w:p>
    <w:p w14:paraId="4EC7E04B" w14:textId="77777777" w:rsidR="00B36326" w:rsidRDefault="00B36326" w:rsidP="00FE52F3"/>
    <w:p w14:paraId="64F48578" w14:textId="77777777" w:rsidR="0017009A" w:rsidRPr="00FE52F3" w:rsidRDefault="0017009A" w:rsidP="0017009A">
      <w:pPr>
        <w:pStyle w:val="Kop1"/>
      </w:pPr>
      <w:bookmarkStart w:id="49" w:name="_Toc517442383"/>
      <w:r>
        <w:lastRenderedPageBreak/>
        <w:t>Prioriteren</w:t>
      </w:r>
      <w:bookmarkEnd w:id="49"/>
    </w:p>
    <w:p w14:paraId="13B13FD6" w14:textId="17F4879B" w:rsidR="006453FE" w:rsidRDefault="006453FE" w:rsidP="0017009A">
      <w:pPr>
        <w:pStyle w:val="Kop2"/>
      </w:pPr>
      <w:bookmarkStart w:id="50" w:name="_Toc517442384"/>
      <w:r>
        <w:t>OV- en H</w:t>
      </w:r>
      <w:r w:rsidR="0008383D">
        <w:t>D-</w:t>
      </w:r>
      <w:r>
        <w:t>ingrepen</w:t>
      </w:r>
      <w:bookmarkEnd w:id="50"/>
    </w:p>
    <w:p w14:paraId="11EAB628" w14:textId="31CB5F7A" w:rsidR="0079490E" w:rsidRDefault="0079490E" w:rsidP="0079490E">
      <w:r>
        <w:t>Voor OV- en H</w:t>
      </w:r>
      <w:r w:rsidR="0008383D">
        <w:t>D-</w:t>
      </w:r>
      <w:r>
        <w:t>ingrepen geld</w:t>
      </w:r>
      <w:r w:rsidR="001270EE">
        <w:t>en</w:t>
      </w:r>
      <w:r>
        <w:t xml:space="preserve"> de </w:t>
      </w:r>
      <w:proofErr w:type="spellStart"/>
      <w:r>
        <w:t>default</w:t>
      </w:r>
      <w:r w:rsidR="001270EE">
        <w:t>instellingen</w:t>
      </w:r>
      <w:proofErr w:type="spellEnd"/>
      <w:r>
        <w:t>.</w:t>
      </w:r>
    </w:p>
    <w:p w14:paraId="745AE5F5" w14:textId="77777777" w:rsidR="002115A7" w:rsidRDefault="002115A7" w:rsidP="0079490E"/>
    <w:p w14:paraId="5E34E881" w14:textId="77777777" w:rsidR="002115A7" w:rsidRDefault="002115A7" w:rsidP="0079490E">
      <w:r>
        <w:t xml:space="preserve">Voor OV-ingrepen geldt dat deze alleen mogen plaatsvinden </w:t>
      </w:r>
      <w:r w:rsidR="00077223">
        <w:t xml:space="preserve">als er geen </w:t>
      </w:r>
      <w:r w:rsidR="004F25BB">
        <w:t>rood</w:t>
      </w:r>
      <w:r w:rsidR="00077223">
        <w:t>tijden</w:t>
      </w:r>
      <w:r w:rsidR="004F25BB">
        <w:t xml:space="preserve"> (met aanvraag)</w:t>
      </w:r>
      <w:r w:rsidR="00077223">
        <w:t xml:space="preserve"> </w:t>
      </w:r>
      <w:r w:rsidR="004F25BB">
        <w:t>&gt;1</w:t>
      </w:r>
      <w:r>
        <w:t>20s</w:t>
      </w:r>
      <w:r w:rsidR="004F25BB">
        <w:t xml:space="preserve"> zijn. </w:t>
      </w:r>
    </w:p>
    <w:p w14:paraId="2EC88A7C" w14:textId="77777777" w:rsidR="0017009A" w:rsidRDefault="0017009A" w:rsidP="0017009A">
      <w:pPr>
        <w:pStyle w:val="Kop2"/>
      </w:pPr>
      <w:bookmarkStart w:id="51" w:name="_Toc517442385"/>
      <w:r>
        <w:t>Fietspelotons</w:t>
      </w:r>
      <w:bookmarkEnd w:id="51"/>
      <w:r>
        <w:t xml:space="preserve"> </w:t>
      </w:r>
    </w:p>
    <w:p w14:paraId="5E7586EB" w14:textId="77777777" w:rsidR="001530EA" w:rsidRPr="001530EA" w:rsidRDefault="000E2A0B" w:rsidP="001530EA">
      <w:r>
        <w:t>Niet van toepassing</w:t>
      </w:r>
    </w:p>
    <w:p w14:paraId="5DC5D756" w14:textId="77777777" w:rsidR="0017009A" w:rsidRDefault="0017009A" w:rsidP="0017009A">
      <w:pPr>
        <w:pStyle w:val="Kop2"/>
      </w:pPr>
      <w:bookmarkStart w:id="52" w:name="_Toc517442386"/>
      <w:r>
        <w:t>Autopelotons</w:t>
      </w:r>
      <w:bookmarkEnd w:id="52"/>
      <w:r w:rsidR="00AA7E2D">
        <w:t xml:space="preserve"> </w:t>
      </w:r>
    </w:p>
    <w:p w14:paraId="09E2E2A6" w14:textId="77777777" w:rsidR="00CF75D0" w:rsidRDefault="000E2A0B" w:rsidP="001530EA">
      <w:r>
        <w:t xml:space="preserve">Op alle auto </w:t>
      </w:r>
      <w:proofErr w:type="spellStart"/>
      <w:r>
        <w:t>fc’s</w:t>
      </w:r>
      <w:proofErr w:type="spellEnd"/>
      <w:r w:rsidR="00CF75D0">
        <w:t>.</w:t>
      </w:r>
      <w:r w:rsidR="00CF75D0" w:rsidRPr="00CF75D0">
        <w:t xml:space="preserve"> </w:t>
      </w:r>
      <w:r w:rsidR="00CF75D0">
        <w:t xml:space="preserve">Deze zijn schakelbaar aan/uit te zetten. </w:t>
      </w:r>
      <w:r w:rsidR="004F25BB">
        <w:t>Standaard staan ze alle uit.</w:t>
      </w:r>
    </w:p>
    <w:p w14:paraId="601DBD10" w14:textId="77777777" w:rsidR="0017009A" w:rsidRDefault="0017009A" w:rsidP="0017009A">
      <w:pPr>
        <w:pStyle w:val="Kop2"/>
      </w:pPr>
      <w:bookmarkStart w:id="53" w:name="_Toc517442387"/>
      <w:r>
        <w:t>Vrachtwagenpelotons</w:t>
      </w:r>
      <w:bookmarkEnd w:id="53"/>
      <w:r w:rsidR="00AA7E2D">
        <w:t xml:space="preserve"> </w:t>
      </w:r>
    </w:p>
    <w:p w14:paraId="6FEB08F1" w14:textId="77777777" w:rsidR="001530EA" w:rsidRPr="001530EA" w:rsidRDefault="001530EA" w:rsidP="001530EA">
      <w:r>
        <w:t xml:space="preserve">Niet van toepassing. </w:t>
      </w:r>
    </w:p>
    <w:p w14:paraId="26C3089A" w14:textId="77777777" w:rsidR="0017009A" w:rsidRDefault="0017009A" w:rsidP="0017009A">
      <w:pPr>
        <w:pStyle w:val="Kop2"/>
      </w:pPr>
      <w:bookmarkStart w:id="54" w:name="_Toc517442388"/>
      <w:r>
        <w:t>Gevaarlijke stoffen</w:t>
      </w:r>
      <w:bookmarkEnd w:id="54"/>
      <w:r w:rsidR="00AA7E2D">
        <w:t xml:space="preserve"> </w:t>
      </w:r>
    </w:p>
    <w:p w14:paraId="232DC9F3" w14:textId="77777777" w:rsidR="001530EA" w:rsidRDefault="001530EA" w:rsidP="001530EA">
      <w:r>
        <w:t xml:space="preserve">Niet van toepassing. </w:t>
      </w:r>
    </w:p>
    <w:p w14:paraId="2EA92620" w14:textId="77777777" w:rsidR="00EF2940" w:rsidRDefault="00EF2940" w:rsidP="00EF2940">
      <w:pPr>
        <w:pStyle w:val="Kop2"/>
      </w:pPr>
      <w:bookmarkStart w:id="55" w:name="_Toc517442389"/>
      <w:r>
        <w:t>Onderlinge volgorde prioriteit</w:t>
      </w:r>
      <w:bookmarkEnd w:id="55"/>
      <w:r>
        <w:t xml:space="preserve"> </w:t>
      </w:r>
    </w:p>
    <w:p w14:paraId="2A2871F8" w14:textId="77777777" w:rsidR="00EF2940" w:rsidRDefault="00EF2940" w:rsidP="00EF2940">
      <w:r>
        <w:t>In afwijking tot de standaard geldt de volgende onderlinge volgorde voor prioriteit:</w:t>
      </w:r>
    </w:p>
    <w:p w14:paraId="6CA8F07D" w14:textId="77777777" w:rsidR="00EF2940" w:rsidRDefault="00EF2940" w:rsidP="002B3453">
      <w:pPr>
        <w:pStyle w:val="Lijstalinea"/>
        <w:numPr>
          <w:ilvl w:val="0"/>
          <w:numId w:val="20"/>
        </w:numPr>
      </w:pPr>
      <w:r>
        <w:t>HD-ingrepen</w:t>
      </w:r>
    </w:p>
    <w:p w14:paraId="281ECA7F" w14:textId="77777777" w:rsidR="00EF2940" w:rsidRDefault="00EF2940" w:rsidP="002B3453">
      <w:pPr>
        <w:pStyle w:val="Lijstalinea"/>
        <w:numPr>
          <w:ilvl w:val="0"/>
          <w:numId w:val="20"/>
        </w:numPr>
      </w:pPr>
      <w:r>
        <w:t>OV-ingrepen</w:t>
      </w:r>
    </w:p>
    <w:p w14:paraId="404B30F2" w14:textId="77777777" w:rsidR="003748BB" w:rsidRDefault="003748BB" w:rsidP="002B3453">
      <w:pPr>
        <w:pStyle w:val="Lijstalinea"/>
        <w:numPr>
          <w:ilvl w:val="0"/>
          <w:numId w:val="20"/>
        </w:numPr>
      </w:pPr>
      <w:r>
        <w:t>File stroomafwaarts (</w:t>
      </w:r>
      <w:proofErr w:type="spellStart"/>
      <w:r>
        <w:t>fsa</w:t>
      </w:r>
      <w:proofErr w:type="spellEnd"/>
      <w:r>
        <w:t>)</w:t>
      </w:r>
    </w:p>
    <w:p w14:paraId="1FA18058" w14:textId="77777777" w:rsidR="00EF2940" w:rsidRPr="00EF2940" w:rsidRDefault="00EF2940" w:rsidP="002B3453">
      <w:pPr>
        <w:pStyle w:val="Lijstalinea"/>
        <w:numPr>
          <w:ilvl w:val="0"/>
          <w:numId w:val="20"/>
        </w:numPr>
      </w:pPr>
      <w:r>
        <w:t>File stroomopwaarts</w:t>
      </w:r>
      <w:r w:rsidR="003748BB">
        <w:t xml:space="preserve"> (</w:t>
      </w:r>
      <w:proofErr w:type="spellStart"/>
      <w:r w:rsidR="003748BB">
        <w:t>fso</w:t>
      </w:r>
      <w:proofErr w:type="spellEnd"/>
      <w:r w:rsidR="003748BB">
        <w:t>)</w:t>
      </w:r>
    </w:p>
    <w:p w14:paraId="11C56DF0" w14:textId="77777777" w:rsidR="0017009A" w:rsidRDefault="0017009A" w:rsidP="0079490E"/>
    <w:p w14:paraId="5E174BFB" w14:textId="77777777" w:rsidR="00EF2940" w:rsidRPr="0079490E" w:rsidRDefault="00EF2940" w:rsidP="0079490E">
      <w:r>
        <w:t xml:space="preserve">Dit vloeit voort uit de wens van de klant dat </w:t>
      </w:r>
      <w:proofErr w:type="spellStart"/>
      <w:r w:rsidR="003748BB">
        <w:t>fsa</w:t>
      </w:r>
      <w:proofErr w:type="spellEnd"/>
      <w:r w:rsidR="003748BB">
        <w:t>-</w:t>
      </w:r>
      <w:r>
        <w:t>ingrepen niet geldig zijn</w:t>
      </w:r>
      <w:r w:rsidR="003748BB">
        <w:t xml:space="preserve"> voor richtingen waar zich dan via KAR een OV-voertuig heeft </w:t>
      </w:r>
      <w:proofErr w:type="spellStart"/>
      <w:r w:rsidR="003748BB">
        <w:t>ingemeld</w:t>
      </w:r>
      <w:proofErr w:type="spellEnd"/>
      <w:r w:rsidR="003748BB">
        <w:t xml:space="preserve">. Op richtingen waar geen OV-ingreep plaats vindt, daar blijft de </w:t>
      </w:r>
      <w:proofErr w:type="spellStart"/>
      <w:r w:rsidR="003748BB">
        <w:t>fsa</w:t>
      </w:r>
      <w:proofErr w:type="spellEnd"/>
      <w:r w:rsidR="003748BB">
        <w:t xml:space="preserve"> wel gewoon actief. </w:t>
      </w:r>
    </w:p>
    <w:p w14:paraId="3ECAB413" w14:textId="77777777" w:rsidR="006453FE" w:rsidRDefault="008603A3" w:rsidP="006453FE">
      <w:pPr>
        <w:pStyle w:val="Kop1"/>
      </w:pPr>
      <w:bookmarkStart w:id="56" w:name="_Ref516836987"/>
      <w:bookmarkStart w:id="57" w:name="_Ref516836995"/>
      <w:bookmarkStart w:id="58" w:name="_Toc517442390"/>
      <w:r>
        <w:lastRenderedPageBreak/>
        <w:t>Klokperioden</w:t>
      </w:r>
      <w:bookmarkEnd w:id="56"/>
      <w:bookmarkEnd w:id="57"/>
      <w:bookmarkEnd w:id="58"/>
    </w:p>
    <w:p w14:paraId="016B1938" w14:textId="77777777" w:rsidR="009D4770" w:rsidRDefault="00F82AF5" w:rsidP="00F82AF5">
      <w:r>
        <w:t>Qua klokperioden gelden de volgende afwijkingen:</w:t>
      </w:r>
    </w:p>
    <w:p w14:paraId="04B3246E" w14:textId="77777777" w:rsidR="00CF75D0" w:rsidRDefault="00CF75D0" w:rsidP="00F82AF5">
      <w:proofErr w:type="spellStart"/>
      <w:r>
        <w:t>Kp</w:t>
      </w:r>
      <w:proofErr w:type="spellEnd"/>
      <w:r>
        <w:t xml:space="preserve"> FLX1</w:t>
      </w:r>
      <w:r w:rsidR="009D4770">
        <w:t xml:space="preserve"> is altijd uit</w:t>
      </w:r>
    </w:p>
    <w:p w14:paraId="67895472" w14:textId="77777777" w:rsidR="009D4770" w:rsidRDefault="009D4770" w:rsidP="00F82AF5">
      <w:proofErr w:type="spellStart"/>
      <w:r>
        <w:t>Kp</w:t>
      </w:r>
      <w:proofErr w:type="spellEnd"/>
      <w:r>
        <w:t xml:space="preserve"> HS1 is niet relevant</w:t>
      </w:r>
      <w:r w:rsidR="0076452C">
        <w:t xml:space="preserve"> (er is geen regulier halfstar programma aanwezig, alleen Toptrac</w:t>
      </w:r>
      <w:r w:rsidR="00DE5868">
        <w:t>), dus altijd aan.</w:t>
      </w:r>
    </w:p>
    <w:p w14:paraId="1A797F80" w14:textId="77777777" w:rsidR="009D4770" w:rsidRDefault="009D4770" w:rsidP="00F82AF5">
      <w:proofErr w:type="spellStart"/>
      <w:r>
        <w:t>Kp</w:t>
      </w:r>
      <w:proofErr w:type="spellEnd"/>
      <w:r>
        <w:t xml:space="preserve"> TTT1 Is altijd aan</w:t>
      </w:r>
    </w:p>
    <w:p w14:paraId="421D232C" w14:textId="77777777" w:rsidR="009D4770" w:rsidRDefault="009D4770" w:rsidP="00F82AF5"/>
    <w:p w14:paraId="72DB285F" w14:textId="77777777" w:rsidR="009D4770" w:rsidRPr="00F82AF5" w:rsidRDefault="009D4770" w:rsidP="00F82AF5">
      <w:r>
        <w:t xml:space="preserve">De klokperiode voor </w:t>
      </w:r>
      <w:proofErr w:type="spellStart"/>
      <w:r w:rsidR="00DE5868">
        <w:t>Toptrac</w:t>
      </w:r>
      <w:r>
        <w:t>Flex</w:t>
      </w:r>
      <w:proofErr w:type="spellEnd"/>
      <w:r>
        <w:t xml:space="preserve"> is altijd</w:t>
      </w:r>
      <w:r w:rsidR="0076452C">
        <w:t xml:space="preserve"> aan. Net zoals bij </w:t>
      </w:r>
      <w:proofErr w:type="spellStart"/>
      <w:r w:rsidR="0076452C">
        <w:t>FLXx</w:t>
      </w:r>
      <w:proofErr w:type="spellEnd"/>
      <w:r w:rsidR="0076452C">
        <w:t xml:space="preserve">, </w:t>
      </w:r>
      <w:proofErr w:type="spellStart"/>
      <w:r w:rsidR="0076452C">
        <w:t>HSx</w:t>
      </w:r>
      <w:proofErr w:type="spellEnd"/>
      <w:r w:rsidR="0076452C">
        <w:t xml:space="preserve"> en </w:t>
      </w:r>
      <w:proofErr w:type="spellStart"/>
      <w:r w:rsidR="0076452C">
        <w:t>TTTx</w:t>
      </w:r>
      <w:proofErr w:type="spellEnd"/>
      <w:r w:rsidR="0076452C">
        <w:t xml:space="preserve"> 3 apart instelbare klokperiodes. </w:t>
      </w:r>
    </w:p>
    <w:p w14:paraId="5CA8B919" w14:textId="77777777" w:rsidR="008603A3" w:rsidRDefault="008603A3" w:rsidP="008603A3">
      <w:pPr>
        <w:pStyle w:val="Kop1"/>
      </w:pPr>
      <w:bookmarkStart w:id="59" w:name="_Toc517442391"/>
      <w:r>
        <w:lastRenderedPageBreak/>
        <w:t>Specials</w:t>
      </w:r>
      <w:bookmarkEnd w:id="59"/>
    </w:p>
    <w:p w14:paraId="4FD1E632" w14:textId="77777777" w:rsidR="00D130FA" w:rsidRDefault="00D130FA">
      <w:pPr>
        <w:spacing w:line="240" w:lineRule="auto"/>
      </w:pPr>
      <w:r>
        <w:t>De volgende specials zijn van toepassing:</w:t>
      </w:r>
    </w:p>
    <w:p w14:paraId="4278FE81" w14:textId="77777777" w:rsidR="00D130FA" w:rsidRPr="00530AB2" w:rsidRDefault="00D130FA" w:rsidP="00D130FA">
      <w:pPr>
        <w:pStyle w:val="Kop2"/>
      </w:pPr>
      <w:bookmarkStart w:id="60" w:name="_Toc517442392"/>
      <w:r w:rsidRPr="00530AB2">
        <w:t>File</w:t>
      </w:r>
      <w:bookmarkEnd w:id="60"/>
    </w:p>
    <w:p w14:paraId="36C87BBF" w14:textId="77777777" w:rsidR="00530AB2" w:rsidRDefault="00530AB2" w:rsidP="00530AB2">
      <w:r w:rsidRPr="00530AB2">
        <w:t>Indien op filemeetpunt DQ88.1A (vanaf K22) file is geconstateerd, dan wordt een file stroom</w:t>
      </w:r>
      <w:r>
        <w:t>op</w:t>
      </w:r>
      <w:r w:rsidRPr="00530AB2">
        <w:t>waarts geactiveerd en gelden de volgende instellingen:</w:t>
      </w:r>
    </w:p>
    <w:p w14:paraId="444022E8" w14:textId="77777777" w:rsidR="00B36326" w:rsidRDefault="00B36326" w:rsidP="00F14BA9">
      <w:pPr>
        <w:spacing w:line="240" w:lineRule="auto"/>
      </w:pP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143"/>
        <w:gridCol w:w="958"/>
        <w:gridCol w:w="460"/>
        <w:gridCol w:w="1072"/>
        <w:gridCol w:w="721"/>
        <w:gridCol w:w="1072"/>
        <w:gridCol w:w="752"/>
        <w:gridCol w:w="1071"/>
        <w:gridCol w:w="606"/>
        <w:gridCol w:w="7"/>
      </w:tblGrid>
      <w:tr w:rsidR="008F64EF" w:rsidRPr="00503CB0" w14:paraId="6286195C" w14:textId="77777777" w:rsidTr="00C348D3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7F3EC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5962D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invloed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7F167D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ingeschakeld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8E8097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bij file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E81021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na file</w:t>
            </w:r>
          </w:p>
        </w:tc>
        <w:tc>
          <w:tcPr>
            <w:tcW w:w="1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BF6B58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grenswaarde bij file</w:t>
            </w:r>
          </w:p>
        </w:tc>
      </w:tr>
      <w:tr w:rsidR="008F64EF" w:rsidRPr="00503CB0" w14:paraId="32399928" w14:textId="77777777" w:rsidTr="00C348D3">
        <w:trPr>
          <w:gridAfter w:val="1"/>
          <w:wAfter w:w="7" w:type="dxa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7CB24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9136B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BAECED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SCH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202015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7B9340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CD0559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52EDFD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80E7C3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48106A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AA6D8C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C348D3" w:rsidRPr="00503CB0" w14:paraId="522858C0" w14:textId="77777777" w:rsidTr="00B42826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6B572C3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A009DDF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4B55797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BEE250F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A1064D4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1F8CB39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098F1A5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67B19AA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B946D9D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83E1E98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120</w:t>
            </w:r>
          </w:p>
        </w:tc>
      </w:tr>
      <w:tr w:rsidR="00C348D3" w:rsidRPr="00503CB0" w14:paraId="24D59D3F" w14:textId="77777777" w:rsidTr="00B42826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0E1AC0B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C920A39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99EF9A9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2DC90C6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2AAE799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183D976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A3A4787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8D6E0B6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677515A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A78BC1E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120</w:t>
            </w:r>
          </w:p>
        </w:tc>
      </w:tr>
      <w:tr w:rsidR="008F64EF" w:rsidRPr="00503CB0" w14:paraId="035B954F" w14:textId="77777777" w:rsidTr="00C348D3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1FE4544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  <w:r w:rsidR="00530AB2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2B41135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104C704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 w:rsidR="00117909">
              <w:rPr>
                <w:rFonts w:cs="Arial"/>
                <w:sz w:val="16"/>
                <w:szCs w:val="16"/>
              </w:rPr>
              <w:t>0</w:t>
            </w:r>
            <w:r w:rsidR="00C348D3">
              <w:rPr>
                <w:rFonts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F53B71A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9A43857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 w:rsidR="00117909">
              <w:rPr>
                <w:rFonts w:cs="Arial"/>
                <w:sz w:val="16"/>
                <w:szCs w:val="16"/>
              </w:rPr>
              <w:t>0</w:t>
            </w:r>
            <w:r w:rsidR="00C348D3">
              <w:rPr>
                <w:rFonts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C12178D" w14:textId="77777777" w:rsidR="00844A19" w:rsidRPr="00503CB0" w:rsidRDefault="00C348D3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="00844A19"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D1E7408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 w:rsidR="00117909">
              <w:rPr>
                <w:rFonts w:cs="Arial"/>
                <w:sz w:val="16"/>
                <w:szCs w:val="16"/>
              </w:rPr>
              <w:t>0</w:t>
            </w:r>
            <w:r w:rsidR="00C348D3">
              <w:rPr>
                <w:rFonts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45641D3" w14:textId="77777777" w:rsidR="00844A19" w:rsidRPr="00503CB0" w:rsidRDefault="00C348D3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="00844A19"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C284393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 w:rsidR="008F64EF">
              <w:rPr>
                <w:rFonts w:cs="Arial"/>
                <w:sz w:val="16"/>
                <w:szCs w:val="16"/>
              </w:rPr>
              <w:t>0</w:t>
            </w:r>
            <w:r w:rsidR="00C348D3">
              <w:rPr>
                <w:rFonts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FB52510" w14:textId="77777777" w:rsidR="00844A19" w:rsidRPr="00503CB0" w:rsidRDefault="00C348D3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  <w:r w:rsidR="008F64EF">
              <w:rPr>
                <w:rFonts w:cs="Arial"/>
                <w:sz w:val="16"/>
                <w:szCs w:val="16"/>
              </w:rPr>
              <w:t>0</w:t>
            </w:r>
            <w:r w:rsidR="00844A19" w:rsidRPr="00503CB0">
              <w:rPr>
                <w:rFonts w:cs="Arial"/>
                <w:sz w:val="16"/>
                <w:szCs w:val="16"/>
              </w:rPr>
              <w:t>0</w:t>
            </w:r>
          </w:p>
        </w:tc>
      </w:tr>
      <w:tr w:rsidR="00530AB2" w:rsidRPr="00503CB0" w14:paraId="3E593680" w14:textId="77777777" w:rsidTr="00C348D3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B7B978B" w14:textId="77777777" w:rsidR="00530AB2" w:rsidRPr="00503CB0" w:rsidRDefault="00530AB2" w:rsidP="00530AB2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F7190E6" w14:textId="77777777" w:rsidR="00530AB2" w:rsidRPr="00503CB0" w:rsidRDefault="00530AB2" w:rsidP="00530AB2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2D0CCDA" w14:textId="77777777" w:rsidR="00530AB2" w:rsidRPr="00503CB0" w:rsidRDefault="00530AB2" w:rsidP="00530AB2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050</w:t>
            </w:r>
            <w:r w:rsidR="00C348D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F4FA66D" w14:textId="77777777" w:rsidR="00530AB2" w:rsidRPr="00503CB0" w:rsidRDefault="00530AB2" w:rsidP="00530AB2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DB09EA2" w14:textId="77777777" w:rsidR="00530AB2" w:rsidRPr="00503CB0" w:rsidRDefault="00530AB2" w:rsidP="00530AB2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050</w:t>
            </w:r>
            <w:r w:rsidR="00C348D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BC26A11" w14:textId="77777777" w:rsidR="00530AB2" w:rsidRPr="00503CB0" w:rsidRDefault="00530AB2" w:rsidP="00530AB2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C6BF75F" w14:textId="77777777" w:rsidR="00530AB2" w:rsidRPr="00503CB0" w:rsidRDefault="00530AB2" w:rsidP="00530AB2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050</w:t>
            </w:r>
            <w:r w:rsidR="00C348D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4FDF89D" w14:textId="77777777" w:rsidR="00530AB2" w:rsidRPr="00503CB0" w:rsidRDefault="00530AB2" w:rsidP="00530AB2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E3777AD" w14:textId="77777777" w:rsidR="00530AB2" w:rsidRPr="00503CB0" w:rsidRDefault="00530AB2" w:rsidP="00530AB2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050</w:t>
            </w:r>
            <w:r w:rsidR="00C348D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0F6FD1E" w14:textId="77777777" w:rsidR="00530AB2" w:rsidRPr="00503CB0" w:rsidRDefault="00C348D3" w:rsidP="00530AB2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="00530AB2" w:rsidRPr="00503CB0">
              <w:rPr>
                <w:rFonts w:cs="Arial"/>
                <w:sz w:val="16"/>
                <w:szCs w:val="16"/>
              </w:rPr>
              <w:t>0</w:t>
            </w:r>
          </w:p>
        </w:tc>
      </w:tr>
      <w:tr w:rsidR="00C348D3" w:rsidRPr="00503CB0" w14:paraId="43669B14" w14:textId="77777777" w:rsidTr="00C348D3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8C94BA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32A7AB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572DF3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0608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8AB385" w14:textId="77777777" w:rsidR="00C348D3" w:rsidRPr="00503CB0" w:rsidRDefault="00C348D3" w:rsidP="00C348D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15D2E7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0608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48BCBC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7D69D1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0608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513199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E876AD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0608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1D9841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</w:tr>
      <w:tr w:rsidR="00C348D3" w:rsidRPr="00503CB0" w14:paraId="14B6AF8D" w14:textId="77777777" w:rsidTr="00C348D3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582136" w14:textId="77777777" w:rsidR="00C348D3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FEF162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7EEB21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0F4978" w14:textId="77777777" w:rsidR="00C348D3" w:rsidRPr="00503CB0" w:rsidRDefault="00C348D3" w:rsidP="00C348D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8283CC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1108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06DEAE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99B48A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1108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B011BD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A54007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1108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960125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</w:tr>
      <w:tr w:rsidR="00C348D3" w:rsidRPr="00503CB0" w14:paraId="37DBD671" w14:textId="77777777" w:rsidTr="00C348D3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797629" w14:textId="77777777" w:rsidR="00C348D3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B6D6BE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58F450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A1913B" w14:textId="77777777" w:rsidR="00C348D3" w:rsidRPr="00503CB0" w:rsidRDefault="00C348D3" w:rsidP="00C348D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4D5B0D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1208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AADAA9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937689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1208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374A40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2842FA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1208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9E66D5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</w:tr>
      <w:tr w:rsidR="00C348D3" w:rsidRPr="00503CB0" w14:paraId="6F4C9A22" w14:textId="77777777" w:rsidTr="00C348D3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7BE7775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0F98524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F759469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CCB7449" w14:textId="77777777" w:rsidR="00C348D3" w:rsidRPr="00503CB0" w:rsidRDefault="00C348D3" w:rsidP="00C348D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438DCF9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4822F19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155A8A0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E32D418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EFF91FB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D902E4B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 w:rsidRPr="00503CB0">
              <w:rPr>
                <w:rFonts w:cs="Arial"/>
                <w:sz w:val="16"/>
                <w:szCs w:val="16"/>
              </w:rPr>
              <w:t>00</w:t>
            </w:r>
          </w:p>
        </w:tc>
      </w:tr>
      <w:tr w:rsidR="00C348D3" w:rsidRPr="00503CB0" w14:paraId="011A569E" w14:textId="77777777" w:rsidTr="00C348D3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C1EE9A" w14:textId="77777777" w:rsidR="00C348D3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EB8BA5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5922E4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9C58AC" w14:textId="77777777" w:rsidR="00C348D3" w:rsidRPr="00503CB0" w:rsidRDefault="00C348D3" w:rsidP="00C348D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02A225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1308E3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489CB8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B1259D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FD0547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C03767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503CB0">
              <w:rPr>
                <w:rFonts w:cs="Arial"/>
                <w:sz w:val="16"/>
                <w:szCs w:val="16"/>
              </w:rPr>
              <w:t>00</w:t>
            </w:r>
          </w:p>
        </w:tc>
      </w:tr>
      <w:tr w:rsidR="00C348D3" w:rsidRPr="00503CB0" w14:paraId="2F218118" w14:textId="77777777" w:rsidTr="00C348D3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79A9F6" w14:textId="77777777" w:rsidR="00C348D3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7A35E8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72EE07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228033" w14:textId="77777777" w:rsidR="00C348D3" w:rsidRDefault="00C348D3" w:rsidP="00C348D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9CEF76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9B278E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495A71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1F4B3D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9620C1" w14:textId="77777777" w:rsidR="00C348D3" w:rsidRPr="00503CB0" w:rsidRDefault="00C348D3" w:rsidP="00C348D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734B6E" w14:textId="77777777" w:rsidR="00C348D3" w:rsidRPr="00503CB0" w:rsidRDefault="00C348D3" w:rsidP="00C348D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 w:rsidRPr="00503CB0">
              <w:rPr>
                <w:rFonts w:cs="Arial"/>
                <w:sz w:val="16"/>
                <w:szCs w:val="16"/>
              </w:rPr>
              <w:t>00</w:t>
            </w:r>
          </w:p>
        </w:tc>
      </w:tr>
    </w:tbl>
    <w:p w14:paraId="33625029" w14:textId="77777777" w:rsidR="00844A19" w:rsidRDefault="00844A19" w:rsidP="00F14BA9">
      <w:pPr>
        <w:spacing w:line="240" w:lineRule="auto"/>
      </w:pPr>
    </w:p>
    <w:p w14:paraId="5DA9F196" w14:textId="77777777" w:rsidR="00C348D3" w:rsidRDefault="00C348D3" w:rsidP="00C348D3">
      <w:pPr>
        <w:spacing w:line="240" w:lineRule="auto"/>
      </w:pPr>
      <w:r>
        <w:t>Indien op filemeetpunt D6208 of D6209 file is geconstateerd, dan wordt een file stroomafwaarts geactiveerd en gelden de volgende instellingen:</w:t>
      </w:r>
    </w:p>
    <w:p w14:paraId="5BA5E646" w14:textId="77777777" w:rsidR="00C348D3" w:rsidRDefault="00C348D3" w:rsidP="00C348D3"/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078"/>
        <w:gridCol w:w="895"/>
        <w:gridCol w:w="1223"/>
        <w:gridCol w:w="783"/>
        <w:gridCol w:w="1031"/>
        <w:gridCol w:w="653"/>
      </w:tblGrid>
      <w:tr w:rsidR="00C348D3" w:rsidRPr="00503CB0" w14:paraId="6E90FC43" w14:textId="77777777" w:rsidTr="00B42826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800305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08665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Doseren/Blokkeren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30B7A5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Minimale duur rood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01FE99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Maximum groen</w:t>
            </w:r>
          </w:p>
        </w:tc>
      </w:tr>
      <w:tr w:rsidR="00C348D3" w:rsidRPr="00503CB0" w14:paraId="4C6AD600" w14:textId="77777777" w:rsidTr="00B42826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A7786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3819C9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420025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0/1/2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0C7A43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BB28B2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14EBA9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A198AC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C348D3" w:rsidRPr="00503CB0" w14:paraId="725E04E3" w14:textId="77777777" w:rsidTr="00B428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39A09DD6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1D3DA6E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76F96F0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EFE3B06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A2B13BE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1A15391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50F9898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 w:rsidRPr="0076452C">
              <w:rPr>
                <w:rFonts w:cs="Arial"/>
                <w:sz w:val="16"/>
                <w:szCs w:val="16"/>
              </w:rPr>
              <w:t>0</w:t>
            </w:r>
          </w:p>
        </w:tc>
      </w:tr>
      <w:tr w:rsidR="00C348D3" w:rsidRPr="00503CB0" w14:paraId="78CCAE9C" w14:textId="77777777" w:rsidTr="00B428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EE7A78" w14:textId="77777777" w:rsidR="00C348D3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DD06C4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595763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7A1DB2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D2205C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305C71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5707A1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 w:rsidRPr="0076452C">
              <w:rPr>
                <w:rFonts w:cs="Arial"/>
                <w:sz w:val="16"/>
                <w:szCs w:val="16"/>
              </w:rPr>
              <w:t>0</w:t>
            </w:r>
          </w:p>
        </w:tc>
      </w:tr>
      <w:tr w:rsidR="00C348D3" w:rsidRPr="00503CB0" w14:paraId="7E8432DA" w14:textId="77777777" w:rsidTr="00B428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539214" w14:textId="77777777" w:rsidR="00C348D3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17E967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61C99E" w14:textId="77777777" w:rsidR="00C348D3" w:rsidRPr="00503CB0" w:rsidRDefault="00C348D3" w:rsidP="00B42826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808AE3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5D1429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DB3FBC" w14:textId="77777777" w:rsidR="00C348D3" w:rsidRPr="00503CB0" w:rsidRDefault="00C348D3" w:rsidP="00B428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28FD24" w14:textId="77777777" w:rsidR="00C348D3" w:rsidRPr="00503CB0" w:rsidRDefault="00C348D3" w:rsidP="00B428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 w:rsidRPr="0076452C">
              <w:rPr>
                <w:rFonts w:cs="Arial"/>
                <w:sz w:val="16"/>
                <w:szCs w:val="16"/>
              </w:rPr>
              <w:t>0</w:t>
            </w:r>
          </w:p>
        </w:tc>
      </w:tr>
    </w:tbl>
    <w:p w14:paraId="309FE12A" w14:textId="77777777" w:rsidR="00C348D3" w:rsidRPr="00503CB0" w:rsidRDefault="00C348D3" w:rsidP="00C348D3">
      <w:pPr>
        <w:spacing w:line="240" w:lineRule="auto"/>
        <w:rPr>
          <w:rFonts w:cs="Arial"/>
          <w:color w:val="000000"/>
          <w:sz w:val="14"/>
          <w:szCs w:val="14"/>
        </w:rPr>
      </w:pPr>
      <w:r w:rsidRPr="00503CB0">
        <w:rPr>
          <w:rFonts w:cs="Arial"/>
          <w:color w:val="000000"/>
          <w:sz w:val="14"/>
          <w:szCs w:val="14"/>
        </w:rPr>
        <w:t>PRM: 0=geen ingreep, 1=doseren, 2=blokkeren</w:t>
      </w:r>
    </w:p>
    <w:p w14:paraId="008DC76D" w14:textId="77777777" w:rsidR="00C348D3" w:rsidRPr="0076452C" w:rsidRDefault="00C348D3" w:rsidP="00C348D3"/>
    <w:p w14:paraId="5A2858CB" w14:textId="77777777" w:rsidR="00C348D3" w:rsidRDefault="00C348D3" w:rsidP="00C348D3">
      <w:pPr>
        <w:spacing w:line="240" w:lineRule="auto"/>
      </w:pPr>
    </w:p>
    <w:p w14:paraId="58E3466D" w14:textId="77777777" w:rsidR="00B36326" w:rsidRDefault="00B36326" w:rsidP="00B36326">
      <w:pPr>
        <w:pStyle w:val="Kop2"/>
      </w:pPr>
      <w:bookmarkStart w:id="61" w:name="_Toc517442393"/>
      <w:r>
        <w:t>Seriële koppeling</w:t>
      </w:r>
      <w:bookmarkEnd w:id="61"/>
    </w:p>
    <w:p w14:paraId="2211B15F" w14:textId="77777777" w:rsidR="000E2A0B" w:rsidRDefault="00B36326" w:rsidP="00F14BA9">
      <w:pPr>
        <w:spacing w:line="240" w:lineRule="auto"/>
      </w:pPr>
      <w:r>
        <w:t xml:space="preserve">Er is een seriële verbinding (op IP-basis) van PTP naar </w:t>
      </w:r>
      <w:r w:rsidR="000E2A0B">
        <w:t>de volgende VRI’s”:</w:t>
      </w:r>
    </w:p>
    <w:p w14:paraId="1BCE40F6" w14:textId="77777777" w:rsidR="00B36326" w:rsidRDefault="00B36326" w:rsidP="002B3453">
      <w:pPr>
        <w:pStyle w:val="Lijstalinea"/>
        <w:numPr>
          <w:ilvl w:val="0"/>
          <w:numId w:val="22"/>
        </w:numPr>
        <w:spacing w:line="240" w:lineRule="auto"/>
      </w:pPr>
      <w:r>
        <w:t>K2</w:t>
      </w:r>
      <w:r w:rsidR="000E2A0B">
        <w:t>2</w:t>
      </w:r>
      <w:r>
        <w:t xml:space="preserve"> (iVRI-ID 7922-003</w:t>
      </w:r>
      <w:r w:rsidR="000E2A0B">
        <w:t>C)</w:t>
      </w:r>
    </w:p>
    <w:p w14:paraId="529EE0BA" w14:textId="77777777" w:rsidR="000E2A0B" w:rsidRDefault="000E2A0B" w:rsidP="002B3453">
      <w:pPr>
        <w:pStyle w:val="Lijstalinea"/>
        <w:numPr>
          <w:ilvl w:val="0"/>
          <w:numId w:val="22"/>
        </w:numPr>
        <w:spacing w:line="240" w:lineRule="auto"/>
      </w:pPr>
      <w:r w:rsidRPr="000E2A0B">
        <w:t>K</w:t>
      </w:r>
      <w:r>
        <w:t>24 (iVRI-ID 7922-0028)</w:t>
      </w:r>
    </w:p>
    <w:p w14:paraId="342024B9" w14:textId="77777777" w:rsidR="000E2A0B" w:rsidRDefault="000E2A0B" w:rsidP="00F14BA9">
      <w:pPr>
        <w:spacing w:line="240" w:lineRule="auto"/>
      </w:pPr>
    </w:p>
    <w:p w14:paraId="502DAF4A" w14:textId="77777777" w:rsidR="000E2A0B" w:rsidRPr="000E2A0B" w:rsidRDefault="000E2A0B" w:rsidP="000E2A0B">
      <w:pPr>
        <w:spacing w:line="240" w:lineRule="auto"/>
        <w:rPr>
          <w:u w:val="single"/>
        </w:rPr>
      </w:pPr>
      <w:r w:rsidRPr="000E2A0B">
        <w:rPr>
          <w:u w:val="single"/>
        </w:rPr>
        <w:t>K22 (iVRI-ID 7922-003C)</w:t>
      </w:r>
    </w:p>
    <w:p w14:paraId="03AA7ACF" w14:textId="77777777" w:rsidR="000E2A0B" w:rsidRDefault="000E2A0B" w:rsidP="00F14BA9">
      <w:pPr>
        <w:spacing w:line="240" w:lineRule="auto"/>
      </w:pPr>
      <w:r>
        <w:t>Hierover worden -naast de BRIK-koppelingen- de volgende zaken doorgegeven:</w:t>
      </w:r>
    </w:p>
    <w:p w14:paraId="3E361145" w14:textId="77777777" w:rsidR="00B36326" w:rsidRDefault="00B36326" w:rsidP="00F14BA9">
      <w:pPr>
        <w:spacing w:line="240" w:lineRule="auto"/>
      </w:pPr>
      <w:r>
        <w:t>Inkomend:</w:t>
      </w:r>
    </w:p>
    <w:p w14:paraId="3B415524" w14:textId="77777777" w:rsidR="002876CA" w:rsidRDefault="002876CA" w:rsidP="002B3453">
      <w:pPr>
        <w:pStyle w:val="Lijstalinea"/>
        <w:numPr>
          <w:ilvl w:val="0"/>
          <w:numId w:val="19"/>
        </w:numPr>
        <w:spacing w:line="240" w:lineRule="auto"/>
        <w:rPr>
          <w:lang w:val="en-US"/>
        </w:rPr>
      </w:pPr>
      <w:proofErr w:type="spellStart"/>
      <w:r>
        <w:rPr>
          <w:lang w:val="en-US"/>
        </w:rPr>
        <w:t>Levensignaal</w:t>
      </w:r>
      <w:proofErr w:type="spellEnd"/>
      <w:r>
        <w:rPr>
          <w:lang w:val="en-US"/>
        </w:rPr>
        <w:t xml:space="preserve"> K22</w:t>
      </w:r>
    </w:p>
    <w:p w14:paraId="546C0E15" w14:textId="77777777" w:rsidR="000E2A0B" w:rsidRPr="008F64EF" w:rsidRDefault="000E2A0B" w:rsidP="002B3453">
      <w:pPr>
        <w:pStyle w:val="Lijstalinea"/>
        <w:numPr>
          <w:ilvl w:val="0"/>
          <w:numId w:val="19"/>
        </w:numPr>
        <w:spacing w:line="240" w:lineRule="auto"/>
        <w:rPr>
          <w:lang w:val="en-US"/>
        </w:rPr>
      </w:pPr>
      <w:r w:rsidRPr="008F64EF">
        <w:rPr>
          <w:lang w:val="en-US"/>
        </w:rPr>
        <w:t xml:space="preserve">Status </w:t>
      </w:r>
      <w:proofErr w:type="spellStart"/>
      <w:r w:rsidRPr="008F64EF">
        <w:rPr>
          <w:lang w:val="en-US"/>
        </w:rPr>
        <w:t>filelus</w:t>
      </w:r>
      <w:proofErr w:type="spellEnd"/>
      <w:r w:rsidRPr="008F64EF">
        <w:rPr>
          <w:lang w:val="en-US"/>
        </w:rPr>
        <w:t xml:space="preserve"> DQ88.1A (</w:t>
      </w:r>
      <w:proofErr w:type="spellStart"/>
      <w:r w:rsidRPr="008F64EF">
        <w:rPr>
          <w:lang w:val="en-US"/>
        </w:rPr>
        <w:t>ruw</w:t>
      </w:r>
      <w:proofErr w:type="spellEnd"/>
      <w:r w:rsidRPr="008F64EF">
        <w:rPr>
          <w:lang w:val="en-US"/>
        </w:rPr>
        <w:t xml:space="preserve"> </w:t>
      </w:r>
      <w:proofErr w:type="spellStart"/>
      <w:r w:rsidRPr="008F64EF">
        <w:rPr>
          <w:lang w:val="en-US"/>
        </w:rPr>
        <w:t>signaal</w:t>
      </w:r>
      <w:proofErr w:type="spellEnd"/>
      <w:r w:rsidRPr="008F64EF">
        <w:rPr>
          <w:lang w:val="en-US"/>
        </w:rPr>
        <w:t>)</w:t>
      </w:r>
    </w:p>
    <w:p w14:paraId="50652AD2" w14:textId="77777777" w:rsidR="00B36326" w:rsidRPr="00AA5223" w:rsidRDefault="00B36326" w:rsidP="00B36326">
      <w:pPr>
        <w:spacing w:line="240" w:lineRule="auto"/>
        <w:rPr>
          <w:lang w:val="en-US"/>
        </w:rPr>
      </w:pPr>
    </w:p>
    <w:p w14:paraId="5428A968" w14:textId="77777777" w:rsidR="00B36326" w:rsidRDefault="00B36326" w:rsidP="00B36326">
      <w:pPr>
        <w:spacing w:line="240" w:lineRule="auto"/>
      </w:pPr>
      <w:r>
        <w:t>Uitgaand:</w:t>
      </w:r>
    </w:p>
    <w:p w14:paraId="36F7E2EF" w14:textId="77777777" w:rsidR="002876CA" w:rsidRPr="002876CA" w:rsidRDefault="002876CA" w:rsidP="002876CA">
      <w:pPr>
        <w:pStyle w:val="Lijstalinea"/>
        <w:numPr>
          <w:ilvl w:val="0"/>
          <w:numId w:val="21"/>
        </w:numPr>
        <w:spacing w:line="240" w:lineRule="auto"/>
        <w:rPr>
          <w:lang w:val="en-US"/>
        </w:rPr>
      </w:pPr>
      <w:proofErr w:type="spellStart"/>
      <w:r>
        <w:rPr>
          <w:lang w:val="en-US"/>
        </w:rPr>
        <w:t>Levensignaal</w:t>
      </w:r>
      <w:proofErr w:type="spellEnd"/>
      <w:r>
        <w:rPr>
          <w:lang w:val="en-US"/>
        </w:rPr>
        <w:t xml:space="preserve"> K23</w:t>
      </w:r>
    </w:p>
    <w:p w14:paraId="5EC9B0BB" w14:textId="77777777" w:rsidR="000E2A0B" w:rsidRDefault="000E2A0B" w:rsidP="002B3453">
      <w:pPr>
        <w:pStyle w:val="Lijstalinea"/>
        <w:numPr>
          <w:ilvl w:val="0"/>
          <w:numId w:val="21"/>
        </w:numPr>
        <w:spacing w:line="240" w:lineRule="auto"/>
      </w:pPr>
      <w:r>
        <w:t xml:space="preserve">Status </w:t>
      </w:r>
      <w:proofErr w:type="spellStart"/>
      <w:r>
        <w:t>filelus</w:t>
      </w:r>
      <w:proofErr w:type="spellEnd"/>
      <w:r>
        <w:t xml:space="preserve"> 6208 (ruw signaal)</w:t>
      </w:r>
    </w:p>
    <w:p w14:paraId="7A8DE1D4" w14:textId="77777777" w:rsidR="002876CA" w:rsidRDefault="000E2A0B" w:rsidP="002876CA">
      <w:pPr>
        <w:pStyle w:val="Lijstalinea"/>
        <w:numPr>
          <w:ilvl w:val="0"/>
          <w:numId w:val="21"/>
        </w:numPr>
        <w:spacing w:line="240" w:lineRule="auto"/>
      </w:pPr>
      <w:r>
        <w:t xml:space="preserve">Status </w:t>
      </w:r>
      <w:proofErr w:type="spellStart"/>
      <w:r>
        <w:t>filelus</w:t>
      </w:r>
      <w:proofErr w:type="spellEnd"/>
      <w:r>
        <w:t xml:space="preserve"> 6209 (ruw signaal)</w:t>
      </w:r>
    </w:p>
    <w:p w14:paraId="301D716F" w14:textId="77777777" w:rsidR="00B36326" w:rsidRDefault="00B36326" w:rsidP="00F14BA9">
      <w:pPr>
        <w:spacing w:line="240" w:lineRule="auto"/>
        <w:rPr>
          <w:lang w:val="en-US"/>
        </w:rPr>
      </w:pPr>
    </w:p>
    <w:p w14:paraId="74958D0E" w14:textId="77777777" w:rsidR="000E2A0B" w:rsidRPr="000E2A0B" w:rsidRDefault="000E2A0B" w:rsidP="00F14BA9">
      <w:pPr>
        <w:spacing w:line="240" w:lineRule="auto"/>
        <w:rPr>
          <w:u w:val="single"/>
          <w:lang w:val="en-US"/>
        </w:rPr>
      </w:pPr>
      <w:r w:rsidRPr="000E2A0B">
        <w:rPr>
          <w:u w:val="single"/>
        </w:rPr>
        <w:t>K24 (iVRI-ID 7922-0028).</w:t>
      </w:r>
    </w:p>
    <w:p w14:paraId="28515B35" w14:textId="77777777" w:rsidR="000E2A0B" w:rsidRDefault="000E2A0B" w:rsidP="000E2A0B">
      <w:pPr>
        <w:spacing w:line="240" w:lineRule="auto"/>
      </w:pPr>
      <w:r>
        <w:t>Hierover worden -naast de BRIK-koppelingen- de volgende zaken doorgegeven:</w:t>
      </w:r>
    </w:p>
    <w:p w14:paraId="5424C350" w14:textId="77777777" w:rsidR="002876CA" w:rsidRDefault="002876CA" w:rsidP="002876CA">
      <w:pPr>
        <w:spacing w:line="240" w:lineRule="auto"/>
      </w:pPr>
      <w:r>
        <w:t>Inkomend:</w:t>
      </w:r>
    </w:p>
    <w:p w14:paraId="2165C3B5" w14:textId="77777777" w:rsidR="002876CA" w:rsidRPr="002876CA" w:rsidRDefault="002876CA" w:rsidP="002876CA">
      <w:pPr>
        <w:pStyle w:val="Lijstalinea"/>
        <w:numPr>
          <w:ilvl w:val="0"/>
          <w:numId w:val="23"/>
        </w:numPr>
        <w:spacing w:line="240" w:lineRule="auto"/>
      </w:pPr>
      <w:proofErr w:type="spellStart"/>
      <w:r w:rsidRPr="002876CA">
        <w:t>Levensignaal</w:t>
      </w:r>
      <w:proofErr w:type="spellEnd"/>
      <w:r w:rsidRPr="002876CA">
        <w:t xml:space="preserve"> K24</w:t>
      </w:r>
    </w:p>
    <w:p w14:paraId="5811C2F4" w14:textId="77777777" w:rsidR="002876CA" w:rsidRPr="002876CA" w:rsidRDefault="002876CA" w:rsidP="002876CA">
      <w:pPr>
        <w:spacing w:line="240" w:lineRule="auto"/>
      </w:pPr>
    </w:p>
    <w:p w14:paraId="3C71006E" w14:textId="77777777" w:rsidR="002876CA" w:rsidRDefault="002876CA" w:rsidP="002876CA">
      <w:pPr>
        <w:spacing w:line="240" w:lineRule="auto"/>
      </w:pPr>
      <w:r>
        <w:t>Uitgaand:</w:t>
      </w:r>
    </w:p>
    <w:p w14:paraId="562A441E" w14:textId="77777777" w:rsidR="002876CA" w:rsidRPr="002876CA" w:rsidRDefault="002876CA" w:rsidP="002876CA">
      <w:pPr>
        <w:pStyle w:val="Lijstalinea"/>
        <w:numPr>
          <w:ilvl w:val="0"/>
          <w:numId w:val="25"/>
        </w:numPr>
        <w:spacing w:line="240" w:lineRule="auto"/>
        <w:rPr>
          <w:lang w:val="en-US"/>
        </w:rPr>
      </w:pPr>
      <w:proofErr w:type="spellStart"/>
      <w:r w:rsidRPr="002876CA">
        <w:rPr>
          <w:lang w:val="en-US"/>
        </w:rPr>
        <w:t>Levensignaal</w:t>
      </w:r>
      <w:proofErr w:type="spellEnd"/>
      <w:r w:rsidRPr="002876CA">
        <w:rPr>
          <w:lang w:val="en-US"/>
        </w:rPr>
        <w:t xml:space="preserve"> K23</w:t>
      </w:r>
    </w:p>
    <w:p w14:paraId="2E8409AB" w14:textId="77777777" w:rsidR="000E2A0B" w:rsidRPr="000E2A0B" w:rsidRDefault="000E2A0B" w:rsidP="00F14BA9">
      <w:pPr>
        <w:spacing w:line="240" w:lineRule="auto"/>
      </w:pPr>
    </w:p>
    <w:sectPr w:rsidR="000E2A0B" w:rsidRPr="000E2A0B" w:rsidSect="00867C9F">
      <w:headerReference w:type="first" r:id="rId12"/>
      <w:pgSz w:w="11906" w:h="16838" w:code="9"/>
      <w:pgMar w:top="2552" w:right="1418" w:bottom="1701" w:left="1758" w:header="709" w:footer="144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254B9" w14:textId="77777777" w:rsidR="00151231" w:rsidRDefault="00151231">
      <w:r>
        <w:separator/>
      </w:r>
    </w:p>
  </w:endnote>
  <w:endnote w:type="continuationSeparator" w:id="0">
    <w:p w14:paraId="5D71B053" w14:textId="77777777" w:rsidR="00151231" w:rsidRDefault="0015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376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768"/>
    </w:tblGrid>
    <w:tr w:rsidR="002626E9" w14:paraId="4AF4724A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362F2D95" w14:textId="3F0D5E96" w:rsidR="002626E9" w:rsidRPr="00864CD0" w:rsidRDefault="002626E9" w:rsidP="00332027">
          <w:pPr>
            <w:pStyle w:val="Footer1"/>
            <w:framePr w:w="3826" w:h="1281" w:hRule="exact" w:wrap="around" w:vAnchor="page" w:hAnchor="page" w:x="6736" w:y="15395" w:anchorLock="1"/>
            <w:jc w:val="right"/>
            <w:rPr>
              <w:color w:val="000000"/>
            </w:rPr>
          </w:pPr>
          <w:r>
            <w:rPr>
              <w:color w:val="000000"/>
            </w:rPr>
            <w:t>V</w:t>
          </w:r>
          <w:r w:rsidR="0008383D">
            <w:rPr>
              <w:color w:val="000000"/>
            </w:rPr>
            <w:t>ersie 1</w:t>
          </w:r>
          <w:r>
            <w:rPr>
              <w:color w:val="000000"/>
            </w:rPr>
            <w:t>.</w:t>
          </w:r>
          <w:r w:rsidR="0008383D">
            <w:rPr>
              <w:color w:val="000000"/>
            </w:rPr>
            <w:t>0</w:t>
          </w:r>
        </w:p>
      </w:tc>
    </w:tr>
    <w:tr w:rsidR="002626E9" w14:paraId="5E9573C5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1ED14D76" w14:textId="3191A5D8" w:rsidR="002626E9" w:rsidRPr="00864CD0" w:rsidRDefault="002626E9" w:rsidP="00332027">
          <w:pPr>
            <w:pStyle w:val="Footer1"/>
            <w:framePr w:w="3826" w:h="1281" w:hRule="exact" w:wrap="around" w:vAnchor="page" w:hAnchor="page" w:x="6736" w:y="15395" w:anchorLock="1"/>
            <w:jc w:val="right"/>
            <w:rPr>
              <w:color w:val="000000"/>
            </w:rPr>
          </w:pPr>
          <w:r>
            <w:rPr>
              <w:color w:val="000000"/>
            </w:rPr>
            <w:t xml:space="preserve">VRI </w:t>
          </w:r>
          <w:r w:rsidR="00F220C3">
            <w:rPr>
              <w:color w:val="000000"/>
            </w:rPr>
            <w:t>30</w:t>
          </w:r>
          <w:r>
            <w:rPr>
              <w:color w:val="000000"/>
            </w:rPr>
            <w:t>23</w:t>
          </w:r>
        </w:p>
      </w:tc>
    </w:tr>
    <w:tr w:rsidR="002626E9" w14:paraId="29DC1553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2687267B" w14:textId="77777777" w:rsidR="002626E9" w:rsidRDefault="002626E9" w:rsidP="00332027">
          <w:pPr>
            <w:pStyle w:val="Footer1"/>
            <w:framePr w:w="3826" w:h="1281" w:hRule="exact" w:wrap="around" w:vAnchor="page" w:hAnchor="page" w:x="6736" w:y="15395" w:anchorLock="1"/>
            <w:jc w:val="right"/>
            <w:rPr>
              <w:color w:val="000000"/>
            </w:rPr>
          </w:pPr>
          <w:r>
            <w:rPr>
              <w:color w:val="000000"/>
            </w:rPr>
            <w:t>Pre-specificatie</w:t>
          </w:r>
        </w:p>
      </w:tc>
    </w:tr>
    <w:tr w:rsidR="002626E9" w14:paraId="37D68BD6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7B2AE66B" w14:textId="2C223EBD" w:rsidR="002626E9" w:rsidRPr="00385577" w:rsidRDefault="002626E9" w:rsidP="0067072C">
          <w:pPr>
            <w:pStyle w:val="Footer1"/>
            <w:framePr w:w="3826" w:h="1281" w:hRule="exact" w:wrap="around" w:vAnchor="page" w:hAnchor="page" w:x="6736" w:y="15395" w:anchorLock="1"/>
            <w:jc w:val="right"/>
          </w:pPr>
          <w:r w:rsidRPr="00864CD0">
            <w:rPr>
              <w:color w:val="000000"/>
            </w:rPr>
            <w:t>Pagina</w:t>
          </w:r>
          <w:r w:rsidRPr="00385577">
            <w:t xml:space="preserve">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657F65">
            <w:rPr>
              <w:noProof/>
            </w:rPr>
            <w:t>12</w:t>
          </w:r>
          <w:r>
            <w:rPr>
              <w:noProof/>
            </w:rPr>
            <w:fldChar w:fldCharType="end"/>
          </w:r>
          <w:r w:rsidRPr="00385577">
            <w:t xml:space="preserve"> </w:t>
          </w:r>
          <w:r w:rsidRPr="00864CD0">
            <w:rPr>
              <w:color w:val="000000"/>
            </w:rPr>
            <w:t>van</w:t>
          </w:r>
          <w:r w:rsidRPr="00385577">
            <w:t xml:space="preserve"> </w:t>
          </w:r>
          <w:fldSimple w:instr=" NUMPAGES   \* MERGEFORMAT ">
            <w:r w:rsidR="00657F65">
              <w:rPr>
                <w:noProof/>
              </w:rPr>
              <w:t>14</w:t>
            </w:r>
          </w:fldSimple>
        </w:p>
      </w:tc>
    </w:tr>
  </w:tbl>
  <w:p w14:paraId="3CBF590C" w14:textId="77777777" w:rsidR="002626E9" w:rsidRDefault="002626E9" w:rsidP="00332027">
    <w:pPr>
      <w:framePr w:w="3826" w:h="1281" w:hRule="exact" w:wrap="around" w:vAnchor="page" w:hAnchor="page" w:x="6736" w:y="15395" w:anchorLock="1"/>
      <w:spacing w:before="60"/>
      <w:rPr>
        <w:sz w:val="16"/>
      </w:rPr>
    </w:pPr>
  </w:p>
  <w:p w14:paraId="13C80611" w14:textId="77777777" w:rsidR="002626E9" w:rsidRDefault="002626E9" w:rsidP="00D554E2">
    <w:r>
      <w:rPr>
        <w:noProof/>
      </w:rPr>
      <w:drawing>
        <wp:anchor distT="0" distB="0" distL="114300" distR="114300" simplePos="0" relativeHeight="251679744" behindDoc="0" locked="0" layoutInCell="1" allowOverlap="1" wp14:anchorId="1932CE59" wp14:editId="4D22E580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16" name="afb_endorsement2_logo_gray" descr="Een_VolkerWessels_Onderneming_gray.pn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7696" behindDoc="0" locked="0" layoutInCell="1" allowOverlap="1" wp14:anchorId="4ECB500B" wp14:editId="68CA8917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17" name="afb_endorsement2_logo_color" descr="Een_VolkerWessels_Onderneming_gra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4E543" w14:textId="77777777" w:rsidR="002626E9" w:rsidRPr="00FD5D0F" w:rsidRDefault="002626E9" w:rsidP="00FA7253">
    <w:pPr>
      <w:framePr w:w="5664" w:h="357" w:hRule="exact" w:hSpace="181" w:wrap="around" w:vAnchor="page" w:hAnchor="page" w:x="1730" w:y="16217" w:anchorLock="1"/>
      <w:shd w:val="solid" w:color="FFFFFF" w:fill="FFFFFF"/>
      <w:rPr>
        <w:sz w:val="14"/>
        <w:szCs w:val="14"/>
      </w:rPr>
    </w:pPr>
  </w:p>
  <w:p w14:paraId="5FEC39E4" w14:textId="77777777" w:rsidR="002626E9" w:rsidRDefault="002626E9" w:rsidP="00D16506">
    <w:r>
      <w:rPr>
        <w:noProof/>
      </w:rPr>
      <w:drawing>
        <wp:anchor distT="0" distB="0" distL="114300" distR="114300" simplePos="0" relativeHeight="251678720" behindDoc="0" locked="0" layoutInCell="1" allowOverlap="1" wp14:anchorId="426E38E2" wp14:editId="1989005C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20" name="afb_endorsement1_logo_gray" descr="Een_VolkerWessels_Onderneming_gray.pn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6672" behindDoc="0" locked="0" layoutInCell="1" allowOverlap="1" wp14:anchorId="37DF7D20" wp14:editId="13CFF4D7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21" name="afb_endorsement1_logo_color" descr="Een_VolkerWessels_Onderneming_gra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0E072" w14:textId="77777777" w:rsidR="00151231" w:rsidRDefault="00151231">
      <w:r>
        <w:separator/>
      </w:r>
    </w:p>
  </w:footnote>
  <w:footnote w:type="continuationSeparator" w:id="0">
    <w:p w14:paraId="40422966" w14:textId="77777777" w:rsidR="00151231" w:rsidRDefault="00151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0F4AB" w14:textId="77777777" w:rsidR="002626E9" w:rsidRDefault="002626E9">
    <w:pPr>
      <w:pStyle w:val="Koptekst"/>
    </w:pPr>
    <w:r>
      <w:rPr>
        <w:noProof/>
      </w:rPr>
      <w:drawing>
        <wp:anchor distT="0" distB="0" distL="114300" distR="114300" simplePos="0" relativeHeight="251683840" behindDoc="0" locked="0" layoutInCell="1" allowOverlap="1" wp14:anchorId="30B71701" wp14:editId="7AFA5368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4" name="afb_bedrijf2_logo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Vialis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2816" behindDoc="0" locked="0" layoutInCell="1" allowOverlap="1" wp14:anchorId="705EB902" wp14:editId="7CEC8838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5" name="afb_bedrijf2_logo_gray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Vialis_gra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C6910" w14:textId="77777777" w:rsidR="002626E9" w:rsidRDefault="002626E9">
    <w:pPr>
      <w:pStyle w:val="Koptekst"/>
      <w:rPr>
        <w:noProof/>
      </w:rPr>
    </w:pPr>
    <w:r>
      <w:rPr>
        <w:noProof/>
      </w:rPr>
      <w:drawing>
        <wp:anchor distT="0" distB="0" distL="114300" distR="114300" simplePos="0" relativeHeight="251681792" behindDoc="0" locked="0" layoutInCell="1" allowOverlap="1" wp14:anchorId="3CFA220E" wp14:editId="62F93FBC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8" name="afb_bedrijf1_logo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Vialis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0768" behindDoc="0" locked="0" layoutInCell="1" allowOverlap="1" wp14:anchorId="0F0F0889" wp14:editId="4EC71F33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9" name="afb_bedrijf1_logo_gray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Vialis_gra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2976926" w14:textId="77777777" w:rsidR="002626E9" w:rsidRDefault="002626E9">
    <w:pPr>
      <w:pStyle w:val="Koptekst"/>
      <w:rPr>
        <w:noProof/>
      </w:rPr>
    </w:pPr>
  </w:p>
  <w:p w14:paraId="45A9A495" w14:textId="77777777" w:rsidR="002626E9" w:rsidRDefault="002626E9">
    <w:pPr>
      <w:pStyle w:val="Koptekst"/>
      <w:rPr>
        <w:noProof/>
      </w:rPr>
    </w:pPr>
  </w:p>
  <w:p w14:paraId="181BB070" w14:textId="77777777" w:rsidR="002626E9" w:rsidRDefault="002626E9">
    <w:pPr>
      <w:pStyle w:val="Koptekst"/>
      <w:rPr>
        <w:noProof/>
      </w:rPr>
    </w:pPr>
  </w:p>
  <w:p w14:paraId="794C7706" w14:textId="77777777" w:rsidR="002626E9" w:rsidRDefault="002626E9">
    <w:pPr>
      <w:pStyle w:val="Koptekst"/>
      <w:rPr>
        <w:noProof/>
      </w:rPr>
    </w:pPr>
  </w:p>
  <w:p w14:paraId="057F262E" w14:textId="77777777" w:rsidR="002626E9" w:rsidRDefault="002626E9">
    <w:pPr>
      <w:pStyle w:val="Koptekst"/>
      <w:rPr>
        <w:noProof/>
      </w:rPr>
    </w:pPr>
  </w:p>
  <w:p w14:paraId="79E87611" w14:textId="77777777" w:rsidR="002626E9" w:rsidRDefault="002626E9">
    <w:pPr>
      <w:pStyle w:val="Koptekst"/>
      <w:rPr>
        <w:noProof/>
      </w:rPr>
    </w:pPr>
  </w:p>
  <w:p w14:paraId="660675B1" w14:textId="77777777" w:rsidR="002626E9" w:rsidRDefault="002626E9">
    <w:pPr>
      <w:pStyle w:val="Koptekst"/>
      <w:rPr>
        <w:noProof/>
      </w:rPr>
    </w:pPr>
    <w:r>
      <w:rPr>
        <w:noProof/>
        <w:szCs w:val="18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4804C08B" wp14:editId="795B663D">
              <wp:simplePos x="0" y="0"/>
              <wp:positionH relativeFrom="page">
                <wp:posOffset>5310505</wp:posOffset>
              </wp:positionH>
              <wp:positionV relativeFrom="page">
                <wp:posOffset>1825625</wp:posOffset>
              </wp:positionV>
              <wp:extent cx="2349500" cy="2368550"/>
              <wp:effectExtent l="0" t="0" r="0" b="0"/>
              <wp:wrapNone/>
              <wp:docPr id="9" name="tb_adresblokhea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0" cy="2368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3515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3"/>
                            <w:gridCol w:w="3402"/>
                          </w:tblGrid>
                          <w:tr w:rsidR="002626E9" w:rsidRPr="00343320" w14:paraId="35762D1F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7305E230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3C3468B" w14:textId="77777777" w:rsidR="002626E9" w:rsidRPr="00343320" w:rsidRDefault="002626E9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0" w:name="bw_bedrijfsnaam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Vialis bv</w:t>
                                </w:r>
                                <w:bookmarkEnd w:id="0"/>
                              </w:p>
                            </w:tc>
                          </w:tr>
                          <w:tr w:rsidR="002626E9" w:rsidRPr="00343320" w14:paraId="6D4726B2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11ADC3F3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5242F1E8" w14:textId="77777777" w:rsidR="002626E9" w:rsidRDefault="002626E9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1" w:name="bw_businessunit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Mobiliteit</w:t>
                                </w:r>
                                <w:bookmarkEnd w:id="1"/>
                              </w:p>
                            </w:tc>
                          </w:tr>
                          <w:tr w:rsidR="002626E9" w:rsidRPr="00343320" w14:paraId="0A71E3BE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5DA47D90" w14:textId="77777777" w:rsidR="002626E9" w:rsidRPr="00343320" w:rsidRDefault="002626E9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Bezoekadres</w:t>
                                </w:r>
                              </w:p>
                            </w:tc>
                          </w:tr>
                          <w:tr w:rsidR="002626E9" w:rsidRPr="00343320" w14:paraId="4DB6896D" w14:textId="77777777" w:rsidTr="00C60C6E">
                            <w:trPr>
                              <w:trHeight w:hRule="exact"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4E3AAF1D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C5CC320" w14:textId="77777777" w:rsidR="002626E9" w:rsidRPr="00343320" w:rsidRDefault="002626E9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2" w:name="bw_adres1a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Loodsboot 15</w:t>
                                </w:r>
                                <w:bookmarkEnd w:id="2"/>
                              </w:p>
                            </w:tc>
                          </w:tr>
                          <w:tr w:rsidR="002626E9" w:rsidRPr="00343320" w14:paraId="50A1D527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6EC2FC87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95EB064" w14:textId="77777777" w:rsidR="002626E9" w:rsidRPr="00343320" w:rsidRDefault="002626E9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3" w:name="bw_adres1b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3991 CJ Houten</w:t>
                                </w:r>
                                <w:bookmarkEnd w:id="3"/>
                              </w:p>
                            </w:tc>
                          </w:tr>
                          <w:tr w:rsidR="002626E9" w:rsidRPr="00343320" w14:paraId="6C3E9DC4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6B7B176D" w14:textId="77777777" w:rsidR="002626E9" w:rsidRPr="00343320" w:rsidRDefault="002626E9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bookmarkStart w:id="4" w:name="bw_adres2_label"/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Correspondentieadres</w:t>
                                </w:r>
                                <w:bookmarkEnd w:id="4"/>
                              </w:p>
                            </w:tc>
                          </w:tr>
                          <w:tr w:rsidR="002626E9" w:rsidRPr="00343320" w14:paraId="6B0F8DDC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39375B12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1BAD868D" w14:textId="77777777" w:rsidR="002626E9" w:rsidRPr="00343320" w:rsidRDefault="002626E9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5" w:name="bw_adres2a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Postbus 184</w:t>
                                </w:r>
                                <w:bookmarkEnd w:id="5"/>
                              </w:p>
                            </w:tc>
                          </w:tr>
                          <w:tr w:rsidR="002626E9" w:rsidRPr="00343320" w14:paraId="148D2F2F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4EC22B6E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0A08F434" w14:textId="77777777" w:rsidR="002626E9" w:rsidRPr="00343320" w:rsidRDefault="002626E9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6" w:name="bw_adres2b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3990 DD Houten</w:t>
                                </w:r>
                                <w:bookmarkEnd w:id="6"/>
                              </w:p>
                            </w:tc>
                          </w:tr>
                          <w:tr w:rsidR="002626E9" w:rsidRPr="00343320" w14:paraId="4E2EA9FB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0757CBB6" w14:textId="77777777" w:rsidR="002626E9" w:rsidRPr="00343320" w:rsidRDefault="002626E9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Telefoon</w:t>
                                </w:r>
                              </w:p>
                            </w:tc>
                          </w:tr>
                          <w:tr w:rsidR="002626E9" w:rsidRPr="00343320" w14:paraId="1F747F2E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6F3BEA1B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68910B89" w14:textId="77777777" w:rsidR="002626E9" w:rsidRPr="00343320" w:rsidRDefault="002626E9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7" w:name="bw_adres3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(030) 694 35 00</w:t>
                                </w:r>
                                <w:bookmarkEnd w:id="7"/>
                              </w:p>
                            </w:tc>
                          </w:tr>
                          <w:tr w:rsidR="002626E9" w:rsidRPr="00343320" w14:paraId="542456BF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533FDD94" w14:textId="77777777" w:rsidR="002626E9" w:rsidRPr="00343320" w:rsidRDefault="002626E9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Telefax</w:t>
                                </w:r>
                              </w:p>
                            </w:tc>
                          </w:tr>
                          <w:tr w:rsidR="002626E9" w:rsidRPr="00343320" w14:paraId="1C0E9742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1120D161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30D309C" w14:textId="77777777" w:rsidR="002626E9" w:rsidRPr="00343320" w:rsidRDefault="002626E9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8" w:name="bw_adres4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(030) 694 35 55</w:t>
                                </w:r>
                                <w:bookmarkEnd w:id="8"/>
                              </w:p>
                            </w:tc>
                          </w:tr>
                          <w:tr w:rsidR="002626E9" w:rsidRPr="00343320" w14:paraId="4347D6D4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76CD767F" w14:textId="77777777" w:rsidR="002626E9" w:rsidRPr="00343320" w:rsidRDefault="002626E9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E-mail</w:t>
                                </w:r>
                              </w:p>
                            </w:tc>
                          </w:tr>
                          <w:tr w:rsidR="002626E9" w:rsidRPr="00343320" w14:paraId="1588D954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3609640C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215002D1" w14:textId="77777777" w:rsidR="002626E9" w:rsidRPr="00343320" w:rsidRDefault="002626E9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9" w:name="bw_adres5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info@vialis.nl</w:t>
                                </w:r>
                                <w:bookmarkEnd w:id="9"/>
                              </w:p>
                            </w:tc>
                          </w:tr>
                          <w:tr w:rsidR="002626E9" w:rsidRPr="00343320" w14:paraId="0F85FDEB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3E063758" w14:textId="77777777" w:rsidR="002626E9" w:rsidRPr="00343320" w:rsidRDefault="002626E9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Internet</w:t>
                                </w:r>
                              </w:p>
                            </w:tc>
                          </w:tr>
                          <w:tr w:rsidR="002626E9" w:rsidRPr="00343320" w14:paraId="52BD38FD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226AD6C5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77BE1875" w14:textId="77777777" w:rsidR="002626E9" w:rsidRPr="00343320" w:rsidRDefault="002626E9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10" w:name="bw_adres6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www.vialis.nl</w:t>
                                </w:r>
                                <w:bookmarkEnd w:id="10"/>
                              </w:p>
                            </w:tc>
                          </w:tr>
                          <w:tr w:rsidR="002626E9" w:rsidRPr="00343320" w14:paraId="4BE7A240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40401EBF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76E8613F" w14:textId="77777777" w:rsidR="002626E9" w:rsidRPr="00343320" w:rsidRDefault="002626E9" w:rsidP="00C60C6E">
                                <w:pPr>
                                  <w:rPr>
                                    <w:color w:val="4CA440"/>
                                    <w:sz w:val="16"/>
                                  </w:rPr>
                                </w:pPr>
                              </w:p>
                            </w:tc>
                          </w:tr>
                        </w:tbl>
                        <w:p w14:paraId="10484E8A" w14:textId="77777777" w:rsidR="002626E9" w:rsidRPr="00343320" w:rsidRDefault="002626E9" w:rsidP="00C60C6E">
                          <w:pPr>
                            <w:rPr>
                              <w:color w:val="4CA4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04C08B" id="_x0000_t202" coordsize="21600,21600" o:spt="202" path="m,l,21600r21600,l21600,xe">
              <v:stroke joinstyle="miter"/>
              <v:path gradientshapeok="t" o:connecttype="rect"/>
            </v:shapetype>
            <v:shape id="tb_adresblokheader" o:spid="_x0000_s1026" type="#_x0000_t202" style="position:absolute;margin-left:418.15pt;margin-top:143.75pt;width:185pt;height:186.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" stroked="f">
              <v:textbox inset="0,0,0,0">
                <w:txbxContent>
                  <w:tbl>
                    <w:tblPr>
                      <w:tblW w:w="3515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3"/>
                      <w:gridCol w:w="3402"/>
                    </w:tblGrid>
                    <w:tr w:rsidR="002626E9" w:rsidRPr="00343320" w14:paraId="35762D1F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7305E230" w14:textId="77777777" w:rsidR="002626E9" w:rsidRPr="00343320" w:rsidRDefault="002626E9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3C3468B" w14:textId="77777777" w:rsidR="002626E9" w:rsidRPr="00343320" w:rsidRDefault="002626E9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1" w:name="bw_bedrijfsnaam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Vialis bv</w:t>
                          </w:r>
                          <w:bookmarkEnd w:id="11"/>
                        </w:p>
                      </w:tc>
                    </w:tr>
                    <w:tr w:rsidR="002626E9" w:rsidRPr="00343320" w14:paraId="6D4726B2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11ADC3F3" w14:textId="77777777" w:rsidR="002626E9" w:rsidRPr="00343320" w:rsidRDefault="002626E9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5242F1E8" w14:textId="77777777" w:rsidR="002626E9" w:rsidRDefault="002626E9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2" w:name="bw_businessunit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Mobiliteit</w:t>
                          </w:r>
                          <w:bookmarkEnd w:id="12"/>
                        </w:p>
                      </w:tc>
                    </w:tr>
                    <w:tr w:rsidR="002626E9" w:rsidRPr="00343320" w14:paraId="0A71E3BE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5DA47D90" w14:textId="77777777" w:rsidR="002626E9" w:rsidRPr="00343320" w:rsidRDefault="002626E9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Bezoekadres</w:t>
                          </w:r>
                        </w:p>
                      </w:tc>
                    </w:tr>
                    <w:tr w:rsidR="002626E9" w:rsidRPr="00343320" w14:paraId="4DB6896D" w14:textId="77777777" w:rsidTr="00C60C6E">
                      <w:trPr>
                        <w:trHeight w:hRule="exact"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4E3AAF1D" w14:textId="77777777" w:rsidR="002626E9" w:rsidRPr="00343320" w:rsidRDefault="002626E9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C5CC320" w14:textId="77777777" w:rsidR="002626E9" w:rsidRPr="00343320" w:rsidRDefault="002626E9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3" w:name="bw_adres1a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Loodsboot 15</w:t>
                          </w:r>
                          <w:bookmarkEnd w:id="13"/>
                        </w:p>
                      </w:tc>
                    </w:tr>
                    <w:tr w:rsidR="002626E9" w:rsidRPr="00343320" w14:paraId="50A1D527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6EC2FC87" w14:textId="77777777" w:rsidR="002626E9" w:rsidRPr="00343320" w:rsidRDefault="002626E9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95EB064" w14:textId="77777777" w:rsidR="002626E9" w:rsidRPr="00343320" w:rsidRDefault="002626E9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4" w:name="bw_adres1b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3991 CJ Houten</w:t>
                          </w:r>
                          <w:bookmarkEnd w:id="14"/>
                        </w:p>
                      </w:tc>
                    </w:tr>
                    <w:tr w:rsidR="002626E9" w:rsidRPr="00343320" w14:paraId="6C3E9DC4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6B7B176D" w14:textId="77777777" w:rsidR="002626E9" w:rsidRPr="00343320" w:rsidRDefault="002626E9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bookmarkStart w:id="15" w:name="bw_adres2_label"/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Correspondentieadres</w:t>
                          </w:r>
                          <w:bookmarkEnd w:id="15"/>
                        </w:p>
                      </w:tc>
                    </w:tr>
                    <w:tr w:rsidR="002626E9" w:rsidRPr="00343320" w14:paraId="6B0F8DDC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39375B12" w14:textId="77777777" w:rsidR="002626E9" w:rsidRPr="00343320" w:rsidRDefault="002626E9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1BAD868D" w14:textId="77777777" w:rsidR="002626E9" w:rsidRPr="00343320" w:rsidRDefault="002626E9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6" w:name="bw_adres2a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Postbus 184</w:t>
                          </w:r>
                          <w:bookmarkEnd w:id="16"/>
                        </w:p>
                      </w:tc>
                    </w:tr>
                    <w:tr w:rsidR="002626E9" w:rsidRPr="00343320" w14:paraId="148D2F2F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4EC22B6E" w14:textId="77777777" w:rsidR="002626E9" w:rsidRPr="00343320" w:rsidRDefault="002626E9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0A08F434" w14:textId="77777777" w:rsidR="002626E9" w:rsidRPr="00343320" w:rsidRDefault="002626E9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7" w:name="bw_adres2b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3990 DD Houten</w:t>
                          </w:r>
                          <w:bookmarkEnd w:id="17"/>
                        </w:p>
                      </w:tc>
                    </w:tr>
                    <w:tr w:rsidR="002626E9" w:rsidRPr="00343320" w14:paraId="4E2EA9FB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0757CBB6" w14:textId="77777777" w:rsidR="002626E9" w:rsidRPr="00343320" w:rsidRDefault="002626E9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Telefoon</w:t>
                          </w:r>
                        </w:p>
                      </w:tc>
                    </w:tr>
                    <w:tr w:rsidR="002626E9" w:rsidRPr="00343320" w14:paraId="1F747F2E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6F3BEA1B" w14:textId="77777777" w:rsidR="002626E9" w:rsidRPr="00343320" w:rsidRDefault="002626E9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68910B89" w14:textId="77777777" w:rsidR="002626E9" w:rsidRPr="00343320" w:rsidRDefault="002626E9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8" w:name="bw_adres3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(030) 694 35 00</w:t>
                          </w:r>
                          <w:bookmarkEnd w:id="18"/>
                        </w:p>
                      </w:tc>
                    </w:tr>
                    <w:tr w:rsidR="002626E9" w:rsidRPr="00343320" w14:paraId="542456BF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533FDD94" w14:textId="77777777" w:rsidR="002626E9" w:rsidRPr="00343320" w:rsidRDefault="002626E9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Telefax</w:t>
                          </w:r>
                        </w:p>
                      </w:tc>
                    </w:tr>
                    <w:tr w:rsidR="002626E9" w:rsidRPr="00343320" w14:paraId="1C0E9742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1120D161" w14:textId="77777777" w:rsidR="002626E9" w:rsidRPr="00343320" w:rsidRDefault="002626E9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30D309C" w14:textId="77777777" w:rsidR="002626E9" w:rsidRPr="00343320" w:rsidRDefault="002626E9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9" w:name="bw_adres4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(030) 694 35 55</w:t>
                          </w:r>
                          <w:bookmarkEnd w:id="19"/>
                        </w:p>
                      </w:tc>
                    </w:tr>
                    <w:tr w:rsidR="002626E9" w:rsidRPr="00343320" w14:paraId="4347D6D4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76CD767F" w14:textId="77777777" w:rsidR="002626E9" w:rsidRPr="00343320" w:rsidRDefault="002626E9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E-mail</w:t>
                          </w:r>
                        </w:p>
                      </w:tc>
                    </w:tr>
                    <w:tr w:rsidR="002626E9" w:rsidRPr="00343320" w14:paraId="1588D954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3609640C" w14:textId="77777777" w:rsidR="002626E9" w:rsidRPr="00343320" w:rsidRDefault="002626E9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215002D1" w14:textId="77777777" w:rsidR="002626E9" w:rsidRPr="00343320" w:rsidRDefault="002626E9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20" w:name="bw_adres5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info@vialis.nl</w:t>
                          </w:r>
                          <w:bookmarkEnd w:id="20"/>
                        </w:p>
                      </w:tc>
                    </w:tr>
                    <w:tr w:rsidR="002626E9" w:rsidRPr="00343320" w14:paraId="0F85FDEB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3E063758" w14:textId="77777777" w:rsidR="002626E9" w:rsidRPr="00343320" w:rsidRDefault="002626E9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Internet</w:t>
                          </w:r>
                        </w:p>
                      </w:tc>
                    </w:tr>
                    <w:tr w:rsidR="002626E9" w:rsidRPr="00343320" w14:paraId="52BD38FD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226AD6C5" w14:textId="77777777" w:rsidR="002626E9" w:rsidRPr="00343320" w:rsidRDefault="002626E9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77BE1875" w14:textId="77777777" w:rsidR="002626E9" w:rsidRPr="00343320" w:rsidRDefault="002626E9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21" w:name="bw_adres6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www.vialis.nl</w:t>
                          </w:r>
                          <w:bookmarkEnd w:id="21"/>
                        </w:p>
                      </w:tc>
                    </w:tr>
                    <w:tr w:rsidR="002626E9" w:rsidRPr="00343320" w14:paraId="4BE7A240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40401EBF" w14:textId="77777777" w:rsidR="002626E9" w:rsidRPr="00343320" w:rsidRDefault="002626E9" w:rsidP="00C60C6E">
                          <w:pPr>
                            <w:rPr>
                              <w:color w:val="4CA440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76E8613F" w14:textId="77777777" w:rsidR="002626E9" w:rsidRPr="00343320" w:rsidRDefault="002626E9" w:rsidP="00C60C6E">
                          <w:pPr>
                            <w:rPr>
                              <w:color w:val="4CA440"/>
                              <w:sz w:val="16"/>
                            </w:rPr>
                          </w:pPr>
                        </w:p>
                      </w:tc>
                    </w:tr>
                  </w:tbl>
                  <w:p w14:paraId="10484E8A" w14:textId="77777777" w:rsidR="002626E9" w:rsidRPr="00343320" w:rsidRDefault="002626E9" w:rsidP="00C60C6E">
                    <w:pPr>
                      <w:rPr>
                        <w:color w:val="4CA4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FB24A" w14:textId="77777777" w:rsidR="002626E9" w:rsidRDefault="002626E9">
    <w:pPr>
      <w:pStyle w:val="Koptekst"/>
      <w:rPr>
        <w:noProof/>
      </w:rPr>
    </w:pPr>
    <w:r w:rsidRPr="00195F3C">
      <w:rPr>
        <w:noProof/>
      </w:rPr>
      <w:drawing>
        <wp:anchor distT="0" distB="0" distL="114300" distR="114300" simplePos="0" relativeHeight="251675648" behindDoc="0" locked="0" layoutInCell="1" allowOverlap="1" wp14:anchorId="2BF0A922" wp14:editId="4A954CB3">
          <wp:simplePos x="0" y="0"/>
          <wp:positionH relativeFrom="page">
            <wp:posOffset>1073150</wp:posOffset>
          </wp:positionH>
          <wp:positionV relativeFrom="page">
            <wp:posOffset>543560</wp:posOffset>
          </wp:positionV>
          <wp:extent cx="1148568" cy="450166"/>
          <wp:effectExtent l="19050" t="0" r="0" b="0"/>
          <wp:wrapNone/>
          <wp:docPr id="1" name="afb_bedrijf1_logo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VialisSjablonen\Office2007\Vialis Werkgroepsjablonen\Logo\Vialis_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3600" behindDoc="0" locked="0" layoutInCell="1" allowOverlap="1" wp14:anchorId="5CAC5694" wp14:editId="5A8246A7">
          <wp:simplePos x="0" y="0"/>
          <wp:positionH relativeFrom="page">
            <wp:posOffset>1072187</wp:posOffset>
          </wp:positionH>
          <wp:positionV relativeFrom="page">
            <wp:posOffset>542334</wp:posOffset>
          </wp:positionV>
          <wp:extent cx="1143445" cy="447740"/>
          <wp:effectExtent l="19050" t="0" r="0" b="0"/>
          <wp:wrapNone/>
          <wp:docPr id="2" name="afb_bedrijf1_logo_color" descr="Vialis_col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_bedrijf1_logo_color" descr="Vialis_color"/>
                  <pic:cNvPicPr preferRelativeResize="0"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3445" cy="447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4624" behindDoc="0" locked="0" layoutInCell="1" allowOverlap="1" wp14:anchorId="52DD5B2B" wp14:editId="10FF6D0C">
          <wp:simplePos x="0" y="0"/>
          <wp:positionH relativeFrom="page">
            <wp:posOffset>1072187</wp:posOffset>
          </wp:positionH>
          <wp:positionV relativeFrom="page">
            <wp:posOffset>542334</wp:posOffset>
          </wp:positionV>
          <wp:extent cx="1143392" cy="447740"/>
          <wp:effectExtent l="19050" t="0" r="0" b="0"/>
          <wp:wrapNone/>
          <wp:docPr id="3" name="afb_bedrijf1_logo_gray" descr="Vialis_gray" hidden="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_bedrijf1_logo_gray" descr="Vialis_gray" hidden="1"/>
                  <pic:cNvPicPr preferRelativeResize="0"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143392" cy="447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19782C0" w14:textId="77777777" w:rsidR="002626E9" w:rsidRDefault="002626E9">
    <w:pPr>
      <w:pStyle w:val="Koptekst"/>
      <w:rPr>
        <w:noProof/>
      </w:rPr>
    </w:pPr>
  </w:p>
  <w:p w14:paraId="2C7FA644" w14:textId="77777777" w:rsidR="002626E9" w:rsidRDefault="002626E9">
    <w:pPr>
      <w:pStyle w:val="Koptekst"/>
      <w:rPr>
        <w:noProof/>
      </w:rPr>
    </w:pPr>
  </w:p>
  <w:p w14:paraId="381A401E" w14:textId="77777777" w:rsidR="002626E9" w:rsidRDefault="002626E9">
    <w:pPr>
      <w:pStyle w:val="Koptekst"/>
      <w:rPr>
        <w:noProof/>
      </w:rPr>
    </w:pPr>
  </w:p>
  <w:p w14:paraId="621A93D4" w14:textId="77777777" w:rsidR="002626E9" w:rsidRDefault="002626E9">
    <w:pPr>
      <w:pStyle w:val="Koptekst"/>
      <w:rPr>
        <w:noProof/>
      </w:rPr>
    </w:pPr>
  </w:p>
  <w:p w14:paraId="30A614C4" w14:textId="77777777" w:rsidR="002626E9" w:rsidRDefault="002626E9">
    <w:pPr>
      <w:pStyle w:val="Koptekst"/>
      <w:rPr>
        <w:noProof/>
      </w:rPr>
    </w:pPr>
  </w:p>
  <w:p w14:paraId="6E777A7E" w14:textId="77777777" w:rsidR="002626E9" w:rsidRDefault="002626E9">
    <w:pPr>
      <w:pStyle w:val="Koptekst"/>
      <w:rPr>
        <w:noProof/>
      </w:rPr>
    </w:pPr>
  </w:p>
  <w:p w14:paraId="78A32510" w14:textId="77777777" w:rsidR="002626E9" w:rsidRDefault="002626E9">
    <w:pPr>
      <w:pStyle w:val="Koptekst"/>
      <w:rPr>
        <w:noProof/>
      </w:rPr>
    </w:pPr>
    <w:r>
      <w:rPr>
        <w:noProof/>
        <w:szCs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2071278" wp14:editId="545C4668">
              <wp:simplePos x="0" y="0"/>
              <wp:positionH relativeFrom="page">
                <wp:posOffset>5310505</wp:posOffset>
              </wp:positionH>
              <wp:positionV relativeFrom="page">
                <wp:posOffset>1825625</wp:posOffset>
              </wp:positionV>
              <wp:extent cx="2349500" cy="2368550"/>
              <wp:effectExtent l="0" t="0" r="0" b="0"/>
              <wp:wrapNone/>
              <wp:docPr id="8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0" cy="2368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3515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3"/>
                            <w:gridCol w:w="3402"/>
                          </w:tblGrid>
                          <w:tr w:rsidR="002626E9" w14:paraId="48D69073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47D783E7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1EC1461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Vialis bv</w:t>
                                </w:r>
                              </w:p>
                            </w:tc>
                          </w:tr>
                          <w:tr w:rsidR="002626E9" w14:paraId="74929498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6A7062FE" w14:textId="77777777" w:rsidR="002626E9" w:rsidRPr="00D37EF0" w:rsidRDefault="002626E9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Bezoekadres</w:t>
                                </w:r>
                              </w:p>
                            </w:tc>
                          </w:tr>
                          <w:tr w:rsidR="002626E9" w:rsidRPr="00494C96" w14:paraId="29C22485" w14:textId="77777777" w:rsidTr="00C60C6E">
                            <w:trPr>
                              <w:trHeight w:hRule="exact"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365B81C2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6F8DB0BD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4"/>
                                    <w:szCs w:val="14"/>
                                  </w:rPr>
                                  <w:t>Oudeweg</w:t>
                                </w:r>
                                <w:proofErr w:type="spellEnd"/>
                                <w:r>
                                  <w:rPr>
                                    <w:sz w:val="14"/>
                                    <w:szCs w:val="14"/>
                                  </w:rPr>
                                  <w:t xml:space="preserve"> 115</w:t>
                                </w:r>
                              </w:p>
                            </w:tc>
                          </w:tr>
                          <w:tr w:rsidR="002626E9" w:rsidRPr="00494C96" w14:paraId="082E2395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17FFBE7D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93B6F6A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2031 CC Haarlem</w:t>
                                </w:r>
                              </w:p>
                            </w:tc>
                          </w:tr>
                          <w:tr w:rsidR="002626E9" w14:paraId="41FDFD3B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6D17B815" w14:textId="77777777" w:rsidR="002626E9" w:rsidRPr="00D37EF0" w:rsidRDefault="002626E9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Correspondentieadres</w:t>
                                </w:r>
                              </w:p>
                            </w:tc>
                          </w:tr>
                          <w:tr w:rsidR="002626E9" w14:paraId="14E48108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47E8A729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361AADC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Postbus 665</w:t>
                                </w:r>
                              </w:p>
                            </w:tc>
                          </w:tr>
                          <w:tr w:rsidR="002626E9" w14:paraId="074723B9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1D36D1D8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5B1D1F50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2003 RR Haarlem</w:t>
                                </w:r>
                              </w:p>
                            </w:tc>
                          </w:tr>
                          <w:tr w:rsidR="002626E9" w14:paraId="4F289DEC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4F3213A6" w14:textId="77777777" w:rsidR="002626E9" w:rsidRPr="00D37EF0" w:rsidRDefault="002626E9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Telefoon</w:t>
                                </w:r>
                              </w:p>
                            </w:tc>
                          </w:tr>
                          <w:tr w:rsidR="002626E9" w14:paraId="1F8AD09B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643F3FAC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697A9AA0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+31 (0)23 518 91 91</w:t>
                                </w:r>
                              </w:p>
                            </w:tc>
                          </w:tr>
                          <w:tr w:rsidR="002626E9" w14:paraId="3F491348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2B71940A" w14:textId="77777777" w:rsidR="002626E9" w:rsidRPr="00D37EF0" w:rsidRDefault="002626E9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Telefax</w:t>
                                </w:r>
                              </w:p>
                            </w:tc>
                          </w:tr>
                          <w:tr w:rsidR="002626E9" w14:paraId="67D1BB76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71758E37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5DDC4BF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+31 (0)23 518 91 11</w:t>
                                </w:r>
                              </w:p>
                            </w:tc>
                          </w:tr>
                          <w:tr w:rsidR="002626E9" w14:paraId="5EE1F8A3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7411832B" w14:textId="77777777" w:rsidR="002626E9" w:rsidRPr="00D37EF0" w:rsidRDefault="002626E9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E-mail</w:t>
                                </w:r>
                              </w:p>
                            </w:tc>
                          </w:tr>
                          <w:tr w:rsidR="002626E9" w14:paraId="1747FDD1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1E0C7456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5ED7C907" w14:textId="77777777" w:rsidR="002626E9" w:rsidRPr="00D37EF0" w:rsidRDefault="002626E9" w:rsidP="00C60C6E">
                                <w:pP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info@vialis.nl</w:t>
                                </w:r>
                              </w:p>
                            </w:tc>
                          </w:tr>
                          <w:tr w:rsidR="002626E9" w14:paraId="35DB77EC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3FE10076" w14:textId="77777777" w:rsidR="002626E9" w:rsidRPr="00D37EF0" w:rsidRDefault="002626E9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Internet</w:t>
                                </w:r>
                              </w:p>
                            </w:tc>
                          </w:tr>
                          <w:tr w:rsidR="002626E9" w14:paraId="2CAD21B8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3F947665" w14:textId="77777777" w:rsidR="002626E9" w:rsidRPr="00D37EF0" w:rsidRDefault="002626E9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D8EDC7B" w14:textId="77777777" w:rsidR="002626E9" w:rsidRPr="00D37EF0" w:rsidRDefault="002626E9" w:rsidP="00C60C6E">
                                <w:pP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www.vialis.nl</w:t>
                                </w:r>
                              </w:p>
                            </w:tc>
                          </w:tr>
                          <w:tr w:rsidR="002626E9" w14:paraId="5D374F52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08F34AD1" w14:textId="77777777" w:rsidR="002626E9" w:rsidRDefault="002626E9" w:rsidP="00C60C6E"/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7889E586" w14:textId="77777777" w:rsidR="002626E9" w:rsidRDefault="002626E9" w:rsidP="00C60C6E">
                                <w:pPr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</w:tr>
                        </w:tbl>
                        <w:p w14:paraId="2DEAF08E" w14:textId="77777777" w:rsidR="002626E9" w:rsidRDefault="002626E9" w:rsidP="00C60C6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071278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7" type="#_x0000_t202" style="position:absolute;margin-left:418.15pt;margin-top:143.75pt;width:185pt;height:186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" stroked="f">
              <v:textbox inset="0,0,0,0">
                <w:txbxContent>
                  <w:tbl>
                    <w:tblPr>
                      <w:tblW w:w="3515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3"/>
                      <w:gridCol w:w="3402"/>
                    </w:tblGrid>
                    <w:tr w:rsidR="002626E9" w14:paraId="48D69073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47D783E7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1EC1461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Vialis bv</w:t>
                          </w:r>
                        </w:p>
                      </w:tc>
                    </w:tr>
                    <w:tr w:rsidR="002626E9" w14:paraId="74929498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6A7062FE" w14:textId="77777777" w:rsidR="002626E9" w:rsidRPr="00D37EF0" w:rsidRDefault="002626E9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Bezoekadres</w:t>
                          </w:r>
                        </w:p>
                      </w:tc>
                    </w:tr>
                    <w:tr w:rsidR="002626E9" w:rsidRPr="00494C96" w14:paraId="29C22485" w14:textId="77777777" w:rsidTr="00C60C6E">
                      <w:trPr>
                        <w:trHeight w:hRule="exact"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365B81C2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6F8DB0BD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Oudeweg 115</w:t>
                          </w:r>
                        </w:p>
                      </w:tc>
                    </w:tr>
                    <w:tr w:rsidR="002626E9" w:rsidRPr="00494C96" w14:paraId="082E2395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17FFBE7D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93B6F6A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2031 CC Haarlem</w:t>
                          </w:r>
                        </w:p>
                      </w:tc>
                    </w:tr>
                    <w:tr w:rsidR="002626E9" w14:paraId="41FDFD3B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6D17B815" w14:textId="77777777" w:rsidR="002626E9" w:rsidRPr="00D37EF0" w:rsidRDefault="002626E9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Correspondentieadres</w:t>
                          </w:r>
                        </w:p>
                      </w:tc>
                    </w:tr>
                    <w:tr w:rsidR="002626E9" w14:paraId="14E48108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47E8A729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361AADC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Postbus 665</w:t>
                          </w:r>
                        </w:p>
                      </w:tc>
                    </w:tr>
                    <w:tr w:rsidR="002626E9" w14:paraId="074723B9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1D36D1D8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5B1D1F50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2003 RR Haarlem</w:t>
                          </w:r>
                        </w:p>
                      </w:tc>
                    </w:tr>
                    <w:tr w:rsidR="002626E9" w14:paraId="4F289DEC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4F3213A6" w14:textId="77777777" w:rsidR="002626E9" w:rsidRPr="00D37EF0" w:rsidRDefault="002626E9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Telefoon</w:t>
                          </w:r>
                        </w:p>
                      </w:tc>
                    </w:tr>
                    <w:tr w:rsidR="002626E9" w14:paraId="1F8AD09B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643F3FAC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697A9AA0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+31 (0)23 518 91 91</w:t>
                          </w:r>
                        </w:p>
                      </w:tc>
                    </w:tr>
                    <w:tr w:rsidR="002626E9" w14:paraId="3F491348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2B71940A" w14:textId="77777777" w:rsidR="002626E9" w:rsidRPr="00D37EF0" w:rsidRDefault="002626E9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Telefax</w:t>
                          </w:r>
                        </w:p>
                      </w:tc>
                    </w:tr>
                    <w:tr w:rsidR="002626E9" w14:paraId="67D1BB76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71758E37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5DDC4BF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+31 (0)23 518 91 11</w:t>
                          </w:r>
                        </w:p>
                      </w:tc>
                    </w:tr>
                    <w:tr w:rsidR="002626E9" w14:paraId="5EE1F8A3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7411832B" w14:textId="77777777" w:rsidR="002626E9" w:rsidRPr="00D37EF0" w:rsidRDefault="002626E9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E-mail</w:t>
                          </w:r>
                        </w:p>
                      </w:tc>
                    </w:tr>
                    <w:tr w:rsidR="002626E9" w14:paraId="1747FDD1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1E0C7456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5ED7C907" w14:textId="77777777" w:rsidR="002626E9" w:rsidRPr="00D37EF0" w:rsidRDefault="002626E9" w:rsidP="00C60C6E">
                          <w:pPr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info@vialis.nl</w:t>
                          </w:r>
                        </w:p>
                      </w:tc>
                    </w:tr>
                    <w:tr w:rsidR="002626E9" w14:paraId="35DB77EC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3FE10076" w14:textId="77777777" w:rsidR="002626E9" w:rsidRPr="00D37EF0" w:rsidRDefault="002626E9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Internet</w:t>
                          </w:r>
                        </w:p>
                      </w:tc>
                    </w:tr>
                    <w:tr w:rsidR="002626E9" w14:paraId="2CAD21B8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3F947665" w14:textId="77777777" w:rsidR="002626E9" w:rsidRPr="00D37EF0" w:rsidRDefault="002626E9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D8EDC7B" w14:textId="77777777" w:rsidR="002626E9" w:rsidRPr="00D37EF0" w:rsidRDefault="002626E9" w:rsidP="00C60C6E">
                          <w:pPr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www.vialis.nl</w:t>
                          </w:r>
                        </w:p>
                      </w:tc>
                    </w:tr>
                    <w:tr w:rsidR="002626E9" w14:paraId="5D374F52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08F34AD1" w14:textId="77777777" w:rsidR="002626E9" w:rsidRDefault="002626E9" w:rsidP="00C60C6E"/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7889E586" w14:textId="77777777" w:rsidR="002626E9" w:rsidRDefault="002626E9" w:rsidP="00C60C6E">
                          <w:pPr>
                            <w:rPr>
                              <w:sz w:val="16"/>
                            </w:rPr>
                          </w:pPr>
                        </w:p>
                      </w:tc>
                    </w:tr>
                  </w:tbl>
                  <w:p w14:paraId="2DEAF08E" w14:textId="77777777" w:rsidR="002626E9" w:rsidRDefault="002626E9" w:rsidP="00C60C6E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9205D2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6C3572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7C4FCE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CCF63C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8CA33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29F3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C00476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8CFAC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6C81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50232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D0D46"/>
    <w:multiLevelType w:val="hybridMultilevel"/>
    <w:tmpl w:val="D08AD9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75C71"/>
    <w:multiLevelType w:val="hybridMultilevel"/>
    <w:tmpl w:val="3940CF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A6A9D"/>
    <w:multiLevelType w:val="hybridMultilevel"/>
    <w:tmpl w:val="D91CB8B4"/>
    <w:lvl w:ilvl="0" w:tplc="7C6E21C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0093"/>
    <w:multiLevelType w:val="multilevel"/>
    <w:tmpl w:val="A65E0DD6"/>
    <w:lvl w:ilvl="0">
      <w:start w:val="1"/>
      <w:numFmt w:val="decimal"/>
      <w:pStyle w:val="Kop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40"/>
        <w:szCs w:val="4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op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06"/>
        </w:tabs>
        <w:ind w:left="1106" w:hanging="1106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389"/>
        </w:tabs>
        <w:ind w:left="1389" w:hanging="13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0" w:firstLine="0"/>
      </w:pPr>
      <w:rPr>
        <w:rFonts w:hint="default"/>
      </w:rPr>
    </w:lvl>
  </w:abstractNum>
  <w:abstractNum w:abstractNumId="14" w15:restartNumberingAfterBreak="0">
    <w:nsid w:val="275F25E2"/>
    <w:multiLevelType w:val="hybridMultilevel"/>
    <w:tmpl w:val="FF6A50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B2670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904DDF"/>
    <w:multiLevelType w:val="hybridMultilevel"/>
    <w:tmpl w:val="ABBE1C1E"/>
    <w:lvl w:ilvl="0" w:tplc="72BE6B16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76DFF"/>
    <w:multiLevelType w:val="multilevel"/>
    <w:tmpl w:val="100030DA"/>
    <w:lvl w:ilvl="0">
      <w:start w:val="1"/>
      <w:numFmt w:val="decimal"/>
      <w:suff w:val="space"/>
      <w:lvlText w:val="Hoofdstuk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5E9300F1"/>
    <w:multiLevelType w:val="hybridMultilevel"/>
    <w:tmpl w:val="7E5CF186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567808"/>
    <w:multiLevelType w:val="hybridMultilevel"/>
    <w:tmpl w:val="19C84E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D71A8"/>
    <w:multiLevelType w:val="multilevel"/>
    <w:tmpl w:val="BA22647E"/>
    <w:lvl w:ilvl="0">
      <w:numFmt w:val="bullet"/>
      <w:pStyle w:val="Lijs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Text w:val=""/>
      <w:lvlJc w:val="left"/>
      <w:pPr>
        <w:tabs>
          <w:tab w:val="num" w:pos="1933"/>
        </w:tabs>
        <w:ind w:left="1933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53"/>
        </w:tabs>
        <w:ind w:left="2653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373"/>
        </w:tabs>
        <w:ind w:left="3373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093"/>
        </w:tabs>
        <w:ind w:left="4093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13"/>
        </w:tabs>
        <w:ind w:left="4813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533"/>
        </w:tabs>
        <w:ind w:left="5533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253"/>
        </w:tabs>
        <w:ind w:left="6253" w:hanging="360"/>
      </w:pPr>
      <w:rPr>
        <w:rFonts w:hint="default"/>
      </w:rPr>
    </w:lvl>
  </w:abstractNum>
  <w:abstractNum w:abstractNumId="21" w15:restartNumberingAfterBreak="0">
    <w:nsid w:val="6EF87BDC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2D104D2"/>
    <w:multiLevelType w:val="hybridMultilevel"/>
    <w:tmpl w:val="3940CF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E3CB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7A2D5510"/>
    <w:multiLevelType w:val="hybridMultilevel"/>
    <w:tmpl w:val="3C5879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23"/>
  </w:num>
  <w:num w:numId="4">
    <w:abstractNumId w:val="20"/>
  </w:num>
  <w:num w:numId="5">
    <w:abstractNumId w:val="13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2"/>
  </w:num>
  <w:num w:numId="19">
    <w:abstractNumId w:val="22"/>
  </w:num>
  <w:num w:numId="20">
    <w:abstractNumId w:val="24"/>
  </w:num>
  <w:num w:numId="21">
    <w:abstractNumId w:val="11"/>
  </w:num>
  <w:num w:numId="22">
    <w:abstractNumId w:val="19"/>
  </w:num>
  <w:num w:numId="23">
    <w:abstractNumId w:val="10"/>
  </w:num>
  <w:num w:numId="24">
    <w:abstractNumId w:val="18"/>
  </w:num>
  <w:num w:numId="25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8E6"/>
    <w:rsid w:val="00000428"/>
    <w:rsid w:val="00011D2F"/>
    <w:rsid w:val="00015BD8"/>
    <w:rsid w:val="0002229A"/>
    <w:rsid w:val="00027077"/>
    <w:rsid w:val="00035B2B"/>
    <w:rsid w:val="00065121"/>
    <w:rsid w:val="000733D4"/>
    <w:rsid w:val="00074361"/>
    <w:rsid w:val="00077223"/>
    <w:rsid w:val="0008383D"/>
    <w:rsid w:val="000A1049"/>
    <w:rsid w:val="000A432E"/>
    <w:rsid w:val="000A4A71"/>
    <w:rsid w:val="000A4D96"/>
    <w:rsid w:val="000D2540"/>
    <w:rsid w:val="000D265D"/>
    <w:rsid w:val="000D6ED4"/>
    <w:rsid w:val="000E2A0B"/>
    <w:rsid w:val="000E58AC"/>
    <w:rsid w:val="000F1EF9"/>
    <w:rsid w:val="001066F5"/>
    <w:rsid w:val="00110A31"/>
    <w:rsid w:val="00114B44"/>
    <w:rsid w:val="00115C6A"/>
    <w:rsid w:val="00117909"/>
    <w:rsid w:val="001270EE"/>
    <w:rsid w:val="00127F64"/>
    <w:rsid w:val="0013323C"/>
    <w:rsid w:val="00141229"/>
    <w:rsid w:val="001474BC"/>
    <w:rsid w:val="00151231"/>
    <w:rsid w:val="00152FC7"/>
    <w:rsid w:val="001530EA"/>
    <w:rsid w:val="001618D0"/>
    <w:rsid w:val="00162E2F"/>
    <w:rsid w:val="001663B6"/>
    <w:rsid w:val="0017009A"/>
    <w:rsid w:val="00176E49"/>
    <w:rsid w:val="0018244F"/>
    <w:rsid w:val="0019043E"/>
    <w:rsid w:val="00195F3C"/>
    <w:rsid w:val="001966A9"/>
    <w:rsid w:val="00197374"/>
    <w:rsid w:val="001A6102"/>
    <w:rsid w:val="001C446D"/>
    <w:rsid w:val="001D0D89"/>
    <w:rsid w:val="001D4D4E"/>
    <w:rsid w:val="001D539E"/>
    <w:rsid w:val="001F23D4"/>
    <w:rsid w:val="001F3E61"/>
    <w:rsid w:val="002115A7"/>
    <w:rsid w:val="00237617"/>
    <w:rsid w:val="00247A71"/>
    <w:rsid w:val="00256A4A"/>
    <w:rsid w:val="00262520"/>
    <w:rsid w:val="002626E9"/>
    <w:rsid w:val="002649D8"/>
    <w:rsid w:val="0027028D"/>
    <w:rsid w:val="00276E8E"/>
    <w:rsid w:val="002817ED"/>
    <w:rsid w:val="00284FD3"/>
    <w:rsid w:val="002876CA"/>
    <w:rsid w:val="00290823"/>
    <w:rsid w:val="00290976"/>
    <w:rsid w:val="00295820"/>
    <w:rsid w:val="002A45A8"/>
    <w:rsid w:val="002B3453"/>
    <w:rsid w:val="002B589F"/>
    <w:rsid w:val="002C378D"/>
    <w:rsid w:val="002C7028"/>
    <w:rsid w:val="002C7710"/>
    <w:rsid w:val="002D0010"/>
    <w:rsid w:val="002D0FE4"/>
    <w:rsid w:val="002D1F42"/>
    <w:rsid w:val="002D33B1"/>
    <w:rsid w:val="002D3C4B"/>
    <w:rsid w:val="002D4741"/>
    <w:rsid w:val="002E2264"/>
    <w:rsid w:val="002F0FA1"/>
    <w:rsid w:val="00300400"/>
    <w:rsid w:val="00300AB8"/>
    <w:rsid w:val="0030533C"/>
    <w:rsid w:val="0030740D"/>
    <w:rsid w:val="003110E5"/>
    <w:rsid w:val="0031542E"/>
    <w:rsid w:val="00317E54"/>
    <w:rsid w:val="0032231F"/>
    <w:rsid w:val="00322BB6"/>
    <w:rsid w:val="00330775"/>
    <w:rsid w:val="00331C40"/>
    <w:rsid w:val="00332027"/>
    <w:rsid w:val="003378CA"/>
    <w:rsid w:val="00343320"/>
    <w:rsid w:val="00347194"/>
    <w:rsid w:val="00347B1F"/>
    <w:rsid w:val="00353556"/>
    <w:rsid w:val="00357650"/>
    <w:rsid w:val="00366924"/>
    <w:rsid w:val="00370AAA"/>
    <w:rsid w:val="003748BB"/>
    <w:rsid w:val="003821A7"/>
    <w:rsid w:val="00385577"/>
    <w:rsid w:val="00390BAF"/>
    <w:rsid w:val="0039186A"/>
    <w:rsid w:val="003918E6"/>
    <w:rsid w:val="003921E4"/>
    <w:rsid w:val="00392B0C"/>
    <w:rsid w:val="00392DA7"/>
    <w:rsid w:val="00394374"/>
    <w:rsid w:val="00394732"/>
    <w:rsid w:val="0039679B"/>
    <w:rsid w:val="003A0A7F"/>
    <w:rsid w:val="003A2117"/>
    <w:rsid w:val="003A3762"/>
    <w:rsid w:val="003A7846"/>
    <w:rsid w:val="003C734F"/>
    <w:rsid w:val="003D247C"/>
    <w:rsid w:val="003D4677"/>
    <w:rsid w:val="003D7DD3"/>
    <w:rsid w:val="003E1EEB"/>
    <w:rsid w:val="003E2466"/>
    <w:rsid w:val="003F35FE"/>
    <w:rsid w:val="003F5A7A"/>
    <w:rsid w:val="003F62C5"/>
    <w:rsid w:val="00422E83"/>
    <w:rsid w:val="004433FE"/>
    <w:rsid w:val="00464A5C"/>
    <w:rsid w:val="00493A5C"/>
    <w:rsid w:val="00494C96"/>
    <w:rsid w:val="00495A0D"/>
    <w:rsid w:val="00495A85"/>
    <w:rsid w:val="004A5744"/>
    <w:rsid w:val="004B267E"/>
    <w:rsid w:val="004B795F"/>
    <w:rsid w:val="004C4D26"/>
    <w:rsid w:val="004C6343"/>
    <w:rsid w:val="004C6876"/>
    <w:rsid w:val="004D571F"/>
    <w:rsid w:val="004E70DC"/>
    <w:rsid w:val="004F2004"/>
    <w:rsid w:val="004F25BB"/>
    <w:rsid w:val="004F4337"/>
    <w:rsid w:val="0052574F"/>
    <w:rsid w:val="00527DDE"/>
    <w:rsid w:val="00530AB2"/>
    <w:rsid w:val="0053212E"/>
    <w:rsid w:val="005340EF"/>
    <w:rsid w:val="005427FB"/>
    <w:rsid w:val="00542AD7"/>
    <w:rsid w:val="00550073"/>
    <w:rsid w:val="00556035"/>
    <w:rsid w:val="005679AE"/>
    <w:rsid w:val="00581287"/>
    <w:rsid w:val="0058162E"/>
    <w:rsid w:val="00582546"/>
    <w:rsid w:val="00584D95"/>
    <w:rsid w:val="0059000C"/>
    <w:rsid w:val="00594E14"/>
    <w:rsid w:val="00597D99"/>
    <w:rsid w:val="005D70C2"/>
    <w:rsid w:val="005F6D96"/>
    <w:rsid w:val="00606F87"/>
    <w:rsid w:val="00613752"/>
    <w:rsid w:val="0061660F"/>
    <w:rsid w:val="00616FF6"/>
    <w:rsid w:val="006226C2"/>
    <w:rsid w:val="0062371F"/>
    <w:rsid w:val="00630B58"/>
    <w:rsid w:val="006320F7"/>
    <w:rsid w:val="00632B1B"/>
    <w:rsid w:val="0064066F"/>
    <w:rsid w:val="00641656"/>
    <w:rsid w:val="006453FE"/>
    <w:rsid w:val="00645BC0"/>
    <w:rsid w:val="00647439"/>
    <w:rsid w:val="00654ACE"/>
    <w:rsid w:val="00657F65"/>
    <w:rsid w:val="006628A4"/>
    <w:rsid w:val="00662F8C"/>
    <w:rsid w:val="00664E65"/>
    <w:rsid w:val="00665EB0"/>
    <w:rsid w:val="006677F7"/>
    <w:rsid w:val="0067072C"/>
    <w:rsid w:val="00677871"/>
    <w:rsid w:val="006872D7"/>
    <w:rsid w:val="006A0E4A"/>
    <w:rsid w:val="006B44AE"/>
    <w:rsid w:val="006B51EB"/>
    <w:rsid w:val="006B68DE"/>
    <w:rsid w:val="006C7134"/>
    <w:rsid w:val="006E52F3"/>
    <w:rsid w:val="006F1C55"/>
    <w:rsid w:val="006F2E8D"/>
    <w:rsid w:val="006F2FEC"/>
    <w:rsid w:val="006F3BB1"/>
    <w:rsid w:val="00705A01"/>
    <w:rsid w:val="007119D8"/>
    <w:rsid w:val="007142A4"/>
    <w:rsid w:val="00720567"/>
    <w:rsid w:val="00725C63"/>
    <w:rsid w:val="00737C11"/>
    <w:rsid w:val="00753D48"/>
    <w:rsid w:val="0076452C"/>
    <w:rsid w:val="00771C65"/>
    <w:rsid w:val="0077415A"/>
    <w:rsid w:val="00776D0A"/>
    <w:rsid w:val="00782544"/>
    <w:rsid w:val="00790CDB"/>
    <w:rsid w:val="00791335"/>
    <w:rsid w:val="0079490E"/>
    <w:rsid w:val="00795985"/>
    <w:rsid w:val="00795F37"/>
    <w:rsid w:val="007A448A"/>
    <w:rsid w:val="007A652C"/>
    <w:rsid w:val="007C4973"/>
    <w:rsid w:val="007D1811"/>
    <w:rsid w:val="007D1F92"/>
    <w:rsid w:val="007E57FF"/>
    <w:rsid w:val="007E74E0"/>
    <w:rsid w:val="00820409"/>
    <w:rsid w:val="0082799F"/>
    <w:rsid w:val="0083334B"/>
    <w:rsid w:val="008347C7"/>
    <w:rsid w:val="00844A19"/>
    <w:rsid w:val="00850DDC"/>
    <w:rsid w:val="008603A3"/>
    <w:rsid w:val="008626A4"/>
    <w:rsid w:val="00864CD0"/>
    <w:rsid w:val="008659B0"/>
    <w:rsid w:val="008675AF"/>
    <w:rsid w:val="00867C9F"/>
    <w:rsid w:val="00870C6C"/>
    <w:rsid w:val="008740B4"/>
    <w:rsid w:val="00883A2D"/>
    <w:rsid w:val="00887F03"/>
    <w:rsid w:val="00891679"/>
    <w:rsid w:val="00891CF2"/>
    <w:rsid w:val="008A1E57"/>
    <w:rsid w:val="008A3689"/>
    <w:rsid w:val="008A43F8"/>
    <w:rsid w:val="008B5BD6"/>
    <w:rsid w:val="008B6B41"/>
    <w:rsid w:val="008C3DD5"/>
    <w:rsid w:val="008C4BBF"/>
    <w:rsid w:val="008C71D7"/>
    <w:rsid w:val="008D1D95"/>
    <w:rsid w:val="008D2516"/>
    <w:rsid w:val="008E2608"/>
    <w:rsid w:val="008E35CC"/>
    <w:rsid w:val="008E677C"/>
    <w:rsid w:val="008E7C5E"/>
    <w:rsid w:val="008F0D6E"/>
    <w:rsid w:val="008F64EF"/>
    <w:rsid w:val="00902008"/>
    <w:rsid w:val="0090245A"/>
    <w:rsid w:val="00902896"/>
    <w:rsid w:val="00906AA7"/>
    <w:rsid w:val="00910EFB"/>
    <w:rsid w:val="00922296"/>
    <w:rsid w:val="009253B9"/>
    <w:rsid w:val="00933C84"/>
    <w:rsid w:val="00941CD0"/>
    <w:rsid w:val="00951071"/>
    <w:rsid w:val="00953C26"/>
    <w:rsid w:val="00974E6E"/>
    <w:rsid w:val="009A45CC"/>
    <w:rsid w:val="009A4D8D"/>
    <w:rsid w:val="009A7F41"/>
    <w:rsid w:val="009B6858"/>
    <w:rsid w:val="009C292C"/>
    <w:rsid w:val="009C2D90"/>
    <w:rsid w:val="009C5524"/>
    <w:rsid w:val="009D11FD"/>
    <w:rsid w:val="009D139F"/>
    <w:rsid w:val="009D2B46"/>
    <w:rsid w:val="009D4770"/>
    <w:rsid w:val="009E2738"/>
    <w:rsid w:val="009E2BD9"/>
    <w:rsid w:val="009E5F94"/>
    <w:rsid w:val="009E6F0E"/>
    <w:rsid w:val="00A009A4"/>
    <w:rsid w:val="00A01DCE"/>
    <w:rsid w:val="00A273B9"/>
    <w:rsid w:val="00A35D37"/>
    <w:rsid w:val="00A443C6"/>
    <w:rsid w:val="00A444EC"/>
    <w:rsid w:val="00A55B6A"/>
    <w:rsid w:val="00A56192"/>
    <w:rsid w:val="00A6081C"/>
    <w:rsid w:val="00A65C4C"/>
    <w:rsid w:val="00A662D7"/>
    <w:rsid w:val="00A71D27"/>
    <w:rsid w:val="00A72376"/>
    <w:rsid w:val="00A7490F"/>
    <w:rsid w:val="00A8389F"/>
    <w:rsid w:val="00A85F1E"/>
    <w:rsid w:val="00A92156"/>
    <w:rsid w:val="00A95AF1"/>
    <w:rsid w:val="00AA1662"/>
    <w:rsid w:val="00AA3E3A"/>
    <w:rsid w:val="00AA5223"/>
    <w:rsid w:val="00AA5AF4"/>
    <w:rsid w:val="00AA7E2D"/>
    <w:rsid w:val="00AB4091"/>
    <w:rsid w:val="00AC0F49"/>
    <w:rsid w:val="00AC5F0B"/>
    <w:rsid w:val="00AD1AC6"/>
    <w:rsid w:val="00AE139C"/>
    <w:rsid w:val="00AE42C2"/>
    <w:rsid w:val="00AF0FD4"/>
    <w:rsid w:val="00AF4399"/>
    <w:rsid w:val="00AF754F"/>
    <w:rsid w:val="00B050D2"/>
    <w:rsid w:val="00B16A60"/>
    <w:rsid w:val="00B20A65"/>
    <w:rsid w:val="00B22A0E"/>
    <w:rsid w:val="00B23570"/>
    <w:rsid w:val="00B25443"/>
    <w:rsid w:val="00B36326"/>
    <w:rsid w:val="00B42826"/>
    <w:rsid w:val="00B507E7"/>
    <w:rsid w:val="00B570DD"/>
    <w:rsid w:val="00B76CC5"/>
    <w:rsid w:val="00B84B29"/>
    <w:rsid w:val="00B86B52"/>
    <w:rsid w:val="00B9330C"/>
    <w:rsid w:val="00BB3E3E"/>
    <w:rsid w:val="00BB5ED2"/>
    <w:rsid w:val="00BC145D"/>
    <w:rsid w:val="00BC7DCD"/>
    <w:rsid w:val="00BD3E70"/>
    <w:rsid w:val="00BD680B"/>
    <w:rsid w:val="00BD6D83"/>
    <w:rsid w:val="00BD781B"/>
    <w:rsid w:val="00BE7E3E"/>
    <w:rsid w:val="00BF73D9"/>
    <w:rsid w:val="00C01503"/>
    <w:rsid w:val="00C05758"/>
    <w:rsid w:val="00C100D0"/>
    <w:rsid w:val="00C12D9D"/>
    <w:rsid w:val="00C172AE"/>
    <w:rsid w:val="00C348D3"/>
    <w:rsid w:val="00C41A74"/>
    <w:rsid w:val="00C60C6E"/>
    <w:rsid w:val="00C62583"/>
    <w:rsid w:val="00C960C9"/>
    <w:rsid w:val="00CA248B"/>
    <w:rsid w:val="00CB57E0"/>
    <w:rsid w:val="00CC1ABA"/>
    <w:rsid w:val="00CC69A1"/>
    <w:rsid w:val="00CD1E09"/>
    <w:rsid w:val="00CE08A7"/>
    <w:rsid w:val="00CE1E0A"/>
    <w:rsid w:val="00CF53ED"/>
    <w:rsid w:val="00CF7272"/>
    <w:rsid w:val="00CF75D0"/>
    <w:rsid w:val="00CF7971"/>
    <w:rsid w:val="00D00B79"/>
    <w:rsid w:val="00D03973"/>
    <w:rsid w:val="00D13099"/>
    <w:rsid w:val="00D130FA"/>
    <w:rsid w:val="00D1314C"/>
    <w:rsid w:val="00D16506"/>
    <w:rsid w:val="00D2656D"/>
    <w:rsid w:val="00D3411F"/>
    <w:rsid w:val="00D3706F"/>
    <w:rsid w:val="00D37EF0"/>
    <w:rsid w:val="00D46DE4"/>
    <w:rsid w:val="00D50DB4"/>
    <w:rsid w:val="00D53E52"/>
    <w:rsid w:val="00D554E2"/>
    <w:rsid w:val="00D64A80"/>
    <w:rsid w:val="00D72DC1"/>
    <w:rsid w:val="00D72F9C"/>
    <w:rsid w:val="00DA4932"/>
    <w:rsid w:val="00DB0201"/>
    <w:rsid w:val="00DC3C12"/>
    <w:rsid w:val="00DD2054"/>
    <w:rsid w:val="00DE3EA8"/>
    <w:rsid w:val="00DE5868"/>
    <w:rsid w:val="00E11120"/>
    <w:rsid w:val="00E132F7"/>
    <w:rsid w:val="00E13BF7"/>
    <w:rsid w:val="00E20A82"/>
    <w:rsid w:val="00E349E9"/>
    <w:rsid w:val="00E35511"/>
    <w:rsid w:val="00E443A4"/>
    <w:rsid w:val="00E4459E"/>
    <w:rsid w:val="00E45B97"/>
    <w:rsid w:val="00E614E4"/>
    <w:rsid w:val="00E6400B"/>
    <w:rsid w:val="00E664DE"/>
    <w:rsid w:val="00E674D2"/>
    <w:rsid w:val="00E72AE4"/>
    <w:rsid w:val="00E73FD7"/>
    <w:rsid w:val="00E81882"/>
    <w:rsid w:val="00E96CAF"/>
    <w:rsid w:val="00EA1865"/>
    <w:rsid w:val="00EB5F35"/>
    <w:rsid w:val="00ED0575"/>
    <w:rsid w:val="00ED5B38"/>
    <w:rsid w:val="00EF2940"/>
    <w:rsid w:val="00EF2971"/>
    <w:rsid w:val="00EF4F7B"/>
    <w:rsid w:val="00F00342"/>
    <w:rsid w:val="00F0336D"/>
    <w:rsid w:val="00F14BA9"/>
    <w:rsid w:val="00F20088"/>
    <w:rsid w:val="00F220C3"/>
    <w:rsid w:val="00F2708F"/>
    <w:rsid w:val="00F31963"/>
    <w:rsid w:val="00F36434"/>
    <w:rsid w:val="00F430DC"/>
    <w:rsid w:val="00F57C8D"/>
    <w:rsid w:val="00F620A8"/>
    <w:rsid w:val="00F632F2"/>
    <w:rsid w:val="00F63392"/>
    <w:rsid w:val="00F63693"/>
    <w:rsid w:val="00F63E36"/>
    <w:rsid w:val="00F72588"/>
    <w:rsid w:val="00F7324D"/>
    <w:rsid w:val="00F74305"/>
    <w:rsid w:val="00F82AF5"/>
    <w:rsid w:val="00F862B7"/>
    <w:rsid w:val="00F9283B"/>
    <w:rsid w:val="00F94433"/>
    <w:rsid w:val="00FA67CA"/>
    <w:rsid w:val="00FA7253"/>
    <w:rsid w:val="00FB17F1"/>
    <w:rsid w:val="00FC2937"/>
    <w:rsid w:val="00FC46D4"/>
    <w:rsid w:val="00FC5F6D"/>
    <w:rsid w:val="00FD2552"/>
    <w:rsid w:val="00FD29B8"/>
    <w:rsid w:val="00FD36A7"/>
    <w:rsid w:val="00FD5D0F"/>
    <w:rsid w:val="00FE4505"/>
    <w:rsid w:val="00FE52F3"/>
    <w:rsid w:val="00FE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D5836A"/>
  <w15:docId w15:val="{A540C188-E9C6-4604-B9F7-9BF483CD2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F14BA9"/>
    <w:pPr>
      <w:spacing w:line="220" w:lineRule="atLeast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qFormat/>
    <w:rsid w:val="00F14BA9"/>
    <w:pPr>
      <w:keepNext/>
      <w:pageBreakBefore/>
      <w:numPr>
        <w:numId w:val="5"/>
      </w:numPr>
      <w:spacing w:after="400"/>
      <w:outlineLvl w:val="0"/>
    </w:pPr>
    <w:rPr>
      <w:b/>
      <w:sz w:val="40"/>
    </w:rPr>
  </w:style>
  <w:style w:type="paragraph" w:styleId="Kop2">
    <w:name w:val="heading 2"/>
    <w:basedOn w:val="Paragraafnummer"/>
    <w:next w:val="Standaard"/>
    <w:link w:val="Kop2Char"/>
    <w:qFormat/>
    <w:rsid w:val="00F14BA9"/>
    <w:pPr>
      <w:keepNext/>
      <w:numPr>
        <w:ilvl w:val="1"/>
        <w:numId w:val="5"/>
      </w:numPr>
      <w:spacing w:before="480" w:after="240"/>
      <w:outlineLvl w:val="1"/>
    </w:pPr>
    <w:rPr>
      <w:b/>
      <w:sz w:val="24"/>
    </w:rPr>
  </w:style>
  <w:style w:type="paragraph" w:styleId="Kop3">
    <w:name w:val="heading 3"/>
    <w:basedOn w:val="Alineanummer"/>
    <w:next w:val="Standaard"/>
    <w:link w:val="Kop3Char"/>
    <w:qFormat/>
    <w:rsid w:val="00F14BA9"/>
    <w:pPr>
      <w:keepNext/>
      <w:numPr>
        <w:ilvl w:val="2"/>
        <w:numId w:val="5"/>
      </w:numPr>
      <w:outlineLvl w:val="2"/>
    </w:pPr>
    <w:rPr>
      <w:b/>
      <w:sz w:val="22"/>
    </w:rPr>
  </w:style>
  <w:style w:type="paragraph" w:styleId="Kop4">
    <w:name w:val="heading 4"/>
    <w:basedOn w:val="Lijst"/>
    <w:next w:val="Standaard"/>
    <w:link w:val="Kop4Char"/>
    <w:qFormat/>
    <w:rsid w:val="00F14BA9"/>
    <w:pPr>
      <w:numPr>
        <w:ilvl w:val="3"/>
        <w:numId w:val="5"/>
      </w:numPr>
      <w:outlineLvl w:val="3"/>
    </w:pPr>
    <w:rPr>
      <w:b/>
      <w:i w:val="0"/>
    </w:rPr>
  </w:style>
  <w:style w:type="paragraph" w:styleId="Kop5">
    <w:name w:val="heading 5"/>
    <w:basedOn w:val="Standaard"/>
    <w:next w:val="Standaard"/>
    <w:link w:val="Kop5Char"/>
    <w:qFormat/>
    <w:rsid w:val="00F14BA9"/>
    <w:pPr>
      <w:numPr>
        <w:ilvl w:val="4"/>
        <w:numId w:val="5"/>
      </w:numPr>
      <w:spacing w:before="480" w:after="220"/>
      <w:outlineLvl w:val="4"/>
    </w:pPr>
  </w:style>
  <w:style w:type="paragraph" w:styleId="Kop6">
    <w:name w:val="heading 6"/>
    <w:basedOn w:val="Standaard"/>
    <w:next w:val="Standaard"/>
    <w:link w:val="Kop6Char"/>
    <w:qFormat/>
    <w:rsid w:val="00F14BA9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F14BA9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F14BA9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F14BA9"/>
    <w:pPr>
      <w:numPr>
        <w:ilvl w:val="8"/>
        <w:numId w:val="6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14BA9"/>
    <w:pPr>
      <w:tabs>
        <w:tab w:val="center" w:pos="4536"/>
        <w:tab w:val="right" w:pos="9072"/>
      </w:tabs>
    </w:pPr>
  </w:style>
  <w:style w:type="paragraph" w:customStyle="1" w:styleId="Footer1">
    <w:name w:val="Footer1"/>
    <w:basedOn w:val="Standaard"/>
    <w:rsid w:val="00F14BA9"/>
    <w:rPr>
      <w:sz w:val="18"/>
    </w:rPr>
  </w:style>
  <w:style w:type="paragraph" w:styleId="Voettekst">
    <w:name w:val="footer"/>
    <w:basedOn w:val="Standaard"/>
    <w:rsid w:val="00F14BA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sid w:val="00F14BA9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F14BA9"/>
    <w:pPr>
      <w:spacing w:line="2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rateFooter">
    <w:name w:val="Corporate Footer"/>
    <w:basedOn w:val="Standaard"/>
    <w:rsid w:val="00F14BA9"/>
    <w:rPr>
      <w:sz w:val="14"/>
    </w:rPr>
  </w:style>
  <w:style w:type="paragraph" w:customStyle="1" w:styleId="CorporateFooterLabel">
    <w:name w:val="Corporate Footer Label"/>
    <w:basedOn w:val="Standaard"/>
    <w:rsid w:val="00F14BA9"/>
    <w:rPr>
      <w:b/>
      <w:sz w:val="12"/>
    </w:rPr>
  </w:style>
  <w:style w:type="paragraph" w:customStyle="1" w:styleId="CorporateAddress">
    <w:name w:val="Corporate Address"/>
    <w:basedOn w:val="Standaard"/>
    <w:rsid w:val="00F14BA9"/>
    <w:rPr>
      <w:sz w:val="14"/>
    </w:rPr>
  </w:style>
  <w:style w:type="paragraph" w:customStyle="1" w:styleId="CorporateAddressLabel">
    <w:name w:val="Corporate Address Label"/>
    <w:basedOn w:val="Standaard"/>
    <w:link w:val="CorporateAddressLabelCharChar"/>
    <w:rsid w:val="00F14BA9"/>
    <w:rPr>
      <w:b/>
      <w:sz w:val="12"/>
    </w:rPr>
  </w:style>
  <w:style w:type="character" w:customStyle="1" w:styleId="CorporateAddressLabelCharChar">
    <w:name w:val="Corporate Address Label Char Char"/>
    <w:basedOn w:val="Standaardalinea-lettertype"/>
    <w:link w:val="CorporateAddressLabel"/>
    <w:rsid w:val="000A4A71"/>
    <w:rPr>
      <w:rFonts w:ascii="Arial" w:hAnsi="Arial"/>
      <w:b/>
      <w:sz w:val="12"/>
    </w:rPr>
  </w:style>
  <w:style w:type="paragraph" w:customStyle="1" w:styleId="Properties">
    <w:name w:val="Properties"/>
    <w:basedOn w:val="Standaard"/>
    <w:rsid w:val="0002229A"/>
    <w:pPr>
      <w:framePr w:w="5857" w:wrap="notBeside" w:vAnchor="page" w:hAnchor="page" w:x="1759" w:y="5501"/>
    </w:pPr>
    <w:rPr>
      <w:sz w:val="18"/>
    </w:rPr>
  </w:style>
  <w:style w:type="paragraph" w:customStyle="1" w:styleId="Voettekst1">
    <w:name w:val="Voettekst1"/>
    <w:basedOn w:val="Standaard"/>
    <w:rsid w:val="00E20A82"/>
    <w:rPr>
      <w:sz w:val="14"/>
    </w:rPr>
  </w:style>
  <w:style w:type="paragraph" w:customStyle="1" w:styleId="FooterLabel">
    <w:name w:val="FooterLabel"/>
    <w:basedOn w:val="Standaard"/>
    <w:rsid w:val="00E20A82"/>
    <w:rPr>
      <w:b/>
      <w:sz w:val="12"/>
    </w:rPr>
  </w:style>
  <w:style w:type="character" w:customStyle="1" w:styleId="Kop1Char">
    <w:name w:val="Kop 1 Char"/>
    <w:basedOn w:val="Standaardalinea-lettertype"/>
    <w:link w:val="Kop1"/>
    <w:rsid w:val="007E57FF"/>
    <w:rPr>
      <w:rFonts w:ascii="Arial" w:hAnsi="Arial"/>
      <w:b/>
      <w:sz w:val="40"/>
    </w:rPr>
  </w:style>
  <w:style w:type="character" w:customStyle="1" w:styleId="Kop2Char">
    <w:name w:val="Kop 2 Char"/>
    <w:basedOn w:val="Standaardalinea-lettertype"/>
    <w:link w:val="Kop2"/>
    <w:rsid w:val="007E57FF"/>
    <w:rPr>
      <w:rFonts w:ascii="Arial" w:hAnsi="Arial"/>
      <w:b/>
      <w:sz w:val="24"/>
    </w:rPr>
  </w:style>
  <w:style w:type="character" w:customStyle="1" w:styleId="Kop3Char">
    <w:name w:val="Kop 3 Char"/>
    <w:basedOn w:val="Standaardalinea-lettertype"/>
    <w:link w:val="Kop3"/>
    <w:rsid w:val="007E57FF"/>
    <w:rPr>
      <w:rFonts w:ascii="Arial" w:hAnsi="Arial"/>
      <w:b/>
      <w:sz w:val="22"/>
    </w:rPr>
  </w:style>
  <w:style w:type="character" w:customStyle="1" w:styleId="Kop4Char">
    <w:name w:val="Kop 4 Char"/>
    <w:basedOn w:val="Standaardalinea-lettertype"/>
    <w:link w:val="Kop4"/>
    <w:rsid w:val="007E57FF"/>
    <w:rPr>
      <w:rFonts w:ascii="Arial" w:hAnsi="Arial"/>
      <w:b/>
    </w:rPr>
  </w:style>
  <w:style w:type="character" w:styleId="Hyperlink">
    <w:name w:val="Hyperlink"/>
    <w:basedOn w:val="Standaardalinea-lettertype"/>
    <w:uiPriority w:val="99"/>
    <w:rsid w:val="00F14BA9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F14BA9"/>
    <w:pPr>
      <w:spacing w:before="120" w:after="120"/>
      <w:ind w:left="567" w:hanging="567"/>
    </w:pPr>
    <w:rPr>
      <w:b/>
      <w:bCs/>
      <w:color w:val="000000"/>
      <w:sz w:val="24"/>
    </w:rPr>
  </w:style>
  <w:style w:type="numbering" w:styleId="111111">
    <w:name w:val="Outline List 2"/>
    <w:basedOn w:val="Geenlijst"/>
    <w:rsid w:val="00F14BA9"/>
    <w:pPr>
      <w:numPr>
        <w:numId w:val="1"/>
      </w:numPr>
    </w:pPr>
  </w:style>
  <w:style w:type="numbering" w:styleId="1ai">
    <w:name w:val="Outline List 1"/>
    <w:basedOn w:val="Geenlijst"/>
    <w:rsid w:val="00F14BA9"/>
    <w:pPr>
      <w:numPr>
        <w:numId w:val="2"/>
      </w:numPr>
    </w:pPr>
  </w:style>
  <w:style w:type="table" w:styleId="3D-effectenvoortabel1">
    <w:name w:val="Table 3D effects 1"/>
    <w:basedOn w:val="Standaardtabel"/>
    <w:rsid w:val="00F14BA9"/>
    <w:pPr>
      <w:spacing w:line="2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F14BA9"/>
    <w:pPr>
      <w:spacing w:line="2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F14BA9"/>
    <w:pPr>
      <w:spacing w:line="2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rsid w:val="00F14BA9"/>
  </w:style>
  <w:style w:type="character" w:customStyle="1" w:styleId="AanhefChar">
    <w:name w:val="Aanhef Char"/>
    <w:basedOn w:val="Standaardalinea-lettertype"/>
    <w:link w:val="Aanhef"/>
    <w:rsid w:val="00F14BA9"/>
    <w:rPr>
      <w:rFonts w:ascii="Arial" w:hAnsi="Arial"/>
    </w:rPr>
  </w:style>
  <w:style w:type="paragraph" w:styleId="Adresenvelop">
    <w:name w:val="envelope address"/>
    <w:basedOn w:val="Standaard"/>
    <w:rsid w:val="00F14BA9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</w:rPr>
  </w:style>
  <w:style w:type="paragraph" w:styleId="Afsluiting">
    <w:name w:val="Closing"/>
    <w:basedOn w:val="Standaard"/>
    <w:link w:val="AfsluitingChar"/>
    <w:rsid w:val="00F14BA9"/>
    <w:pPr>
      <w:ind w:left="4252"/>
    </w:pPr>
  </w:style>
  <w:style w:type="character" w:customStyle="1" w:styleId="AfsluitingChar">
    <w:name w:val="Afsluiting Char"/>
    <w:basedOn w:val="Standaardalinea-lettertype"/>
    <w:link w:val="Afsluiting"/>
    <w:rsid w:val="00F14BA9"/>
    <w:rPr>
      <w:rFonts w:ascii="Arial" w:hAnsi="Arial"/>
    </w:rPr>
  </w:style>
  <w:style w:type="paragraph" w:styleId="Afzender">
    <w:name w:val="envelope return"/>
    <w:basedOn w:val="Standaard"/>
    <w:rsid w:val="00F14BA9"/>
    <w:rPr>
      <w:rFonts w:cs="Arial"/>
    </w:rPr>
  </w:style>
  <w:style w:type="paragraph" w:customStyle="1" w:styleId="Alineanummer">
    <w:name w:val="Alineanummer"/>
    <w:basedOn w:val="Standaard"/>
    <w:next w:val="Standaard"/>
    <w:semiHidden/>
    <w:rsid w:val="00F14BA9"/>
  </w:style>
  <w:style w:type="character" w:customStyle="1" w:styleId="Kop5Char">
    <w:name w:val="Kop 5 Char"/>
    <w:basedOn w:val="Standaardalinea-lettertype"/>
    <w:link w:val="Kop5"/>
    <w:rsid w:val="00F14BA9"/>
    <w:rPr>
      <w:rFonts w:ascii="Arial" w:hAnsi="Arial"/>
    </w:rPr>
  </w:style>
  <w:style w:type="character" w:customStyle="1" w:styleId="Kop6Char">
    <w:name w:val="Kop 6 Char"/>
    <w:basedOn w:val="Standaardalinea-lettertype"/>
    <w:link w:val="Kop6"/>
    <w:rsid w:val="00F14BA9"/>
    <w:rPr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rsid w:val="00F14BA9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F14BA9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F14BA9"/>
    <w:rPr>
      <w:rFonts w:ascii="Arial" w:hAnsi="Arial" w:cs="Arial"/>
      <w:sz w:val="22"/>
      <w:szCs w:val="22"/>
    </w:rPr>
  </w:style>
  <w:style w:type="numbering" w:styleId="Artikelsectie">
    <w:name w:val="Outline List 3"/>
    <w:basedOn w:val="Geenlijst"/>
    <w:rsid w:val="00F14BA9"/>
    <w:pPr>
      <w:numPr>
        <w:numId w:val="3"/>
      </w:numPr>
    </w:pPr>
  </w:style>
  <w:style w:type="paragraph" w:styleId="Berichtkop">
    <w:name w:val="Message Header"/>
    <w:basedOn w:val="Standaard"/>
    <w:link w:val="BerichtkopChar"/>
    <w:rsid w:val="00F14B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rsid w:val="00F14BA9"/>
    <w:rPr>
      <w:rFonts w:ascii="Arial" w:hAnsi="Arial" w:cs="Arial"/>
      <w:sz w:val="24"/>
      <w:szCs w:val="24"/>
      <w:shd w:val="pct20" w:color="auto" w:fill="auto"/>
    </w:rPr>
  </w:style>
  <w:style w:type="paragraph" w:customStyle="1" w:styleId="Bijlage">
    <w:name w:val="Bijlage"/>
    <w:basedOn w:val="Kop1"/>
    <w:rsid w:val="00F14BA9"/>
    <w:pPr>
      <w:numPr>
        <w:numId w:val="0"/>
      </w:numPr>
    </w:pPr>
    <w:rPr>
      <w:szCs w:val="40"/>
    </w:rPr>
  </w:style>
  <w:style w:type="paragraph" w:styleId="Bijschrift">
    <w:name w:val="caption"/>
    <w:basedOn w:val="Standaard"/>
    <w:next w:val="Standaard"/>
    <w:qFormat/>
    <w:rsid w:val="00F14BA9"/>
    <w:pPr>
      <w:spacing w:line="260" w:lineRule="atLeast"/>
      <w:jc w:val="right"/>
    </w:pPr>
    <w:rPr>
      <w:bCs/>
      <w:i/>
      <w:spacing w:val="4"/>
    </w:rPr>
  </w:style>
  <w:style w:type="paragraph" w:styleId="Bloktekst">
    <w:name w:val="Block Text"/>
    <w:basedOn w:val="Standaard"/>
    <w:rsid w:val="00F14BA9"/>
    <w:pPr>
      <w:spacing w:after="120"/>
      <w:ind w:left="1440" w:right="1440"/>
    </w:pPr>
  </w:style>
  <w:style w:type="paragraph" w:customStyle="1" w:styleId="Copyright">
    <w:name w:val="Copyright"/>
    <w:basedOn w:val="Standaard"/>
    <w:semiHidden/>
    <w:rsid w:val="00F14BA9"/>
    <w:rPr>
      <w:i/>
    </w:rPr>
  </w:style>
  <w:style w:type="paragraph" w:styleId="Datum">
    <w:name w:val="Date"/>
    <w:basedOn w:val="Standaard"/>
    <w:next w:val="Standaard"/>
    <w:link w:val="DatumChar"/>
    <w:rsid w:val="00F14BA9"/>
  </w:style>
  <w:style w:type="character" w:customStyle="1" w:styleId="DatumChar">
    <w:name w:val="Datum Char"/>
    <w:basedOn w:val="Standaardalinea-lettertype"/>
    <w:link w:val="Datum"/>
    <w:rsid w:val="00F14BA9"/>
    <w:rPr>
      <w:rFonts w:ascii="Arial" w:hAnsi="Arial"/>
    </w:rPr>
  </w:style>
  <w:style w:type="paragraph" w:styleId="Documentstructuur">
    <w:name w:val="Document Map"/>
    <w:basedOn w:val="Standaard"/>
    <w:link w:val="DocumentstructuurChar"/>
    <w:rsid w:val="00F14BA9"/>
    <w:pPr>
      <w:shd w:val="clear" w:color="auto" w:fill="000080"/>
    </w:pPr>
    <w:rPr>
      <w:rFonts w:ascii="Tahoma" w:hAnsi="Tahoma" w:cs="Tahoma"/>
    </w:rPr>
  </w:style>
  <w:style w:type="character" w:customStyle="1" w:styleId="DocumentstructuurChar">
    <w:name w:val="Documentstructuur Char"/>
    <w:basedOn w:val="Standaardalinea-lettertype"/>
    <w:link w:val="Documentstructuur"/>
    <w:rsid w:val="00F14BA9"/>
    <w:rPr>
      <w:rFonts w:ascii="Tahoma" w:hAnsi="Tahoma" w:cs="Tahoma"/>
      <w:shd w:val="clear" w:color="auto" w:fill="000080"/>
    </w:rPr>
  </w:style>
  <w:style w:type="table" w:styleId="Eenvoudigetabel1">
    <w:name w:val="Table Simple 1"/>
    <w:basedOn w:val="Standaardtabel"/>
    <w:rsid w:val="00F14BA9"/>
    <w:pPr>
      <w:spacing w:line="2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F14BA9"/>
    <w:pPr>
      <w:spacing w:line="2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F14BA9"/>
    <w:pPr>
      <w:spacing w:line="2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rsid w:val="00F14BA9"/>
    <w:pPr>
      <w:spacing w:line="2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rsid w:val="00F14BA9"/>
  </w:style>
  <w:style w:type="character" w:customStyle="1" w:styleId="E-mailhandtekeningChar">
    <w:name w:val="E-mailhandtekening Char"/>
    <w:basedOn w:val="Standaardalinea-lettertype"/>
    <w:link w:val="E-mailhandtekening"/>
    <w:rsid w:val="00F14BA9"/>
    <w:rPr>
      <w:rFonts w:ascii="Arial" w:hAnsi="Arial"/>
    </w:rPr>
  </w:style>
  <w:style w:type="character" w:styleId="GevolgdeHyperlink">
    <w:name w:val="FollowedHyperlink"/>
    <w:basedOn w:val="Standaardalinea-lettertype"/>
    <w:rsid w:val="00F14BA9"/>
    <w:rPr>
      <w:color w:val="800080"/>
      <w:u w:val="single"/>
    </w:rPr>
  </w:style>
  <w:style w:type="paragraph" w:styleId="Handtekening">
    <w:name w:val="Signature"/>
    <w:basedOn w:val="Standaard"/>
    <w:link w:val="HandtekeningChar"/>
    <w:rsid w:val="00F14BA9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F14BA9"/>
    <w:rPr>
      <w:rFonts w:ascii="Arial" w:hAnsi="Arial"/>
    </w:rPr>
  </w:style>
  <w:style w:type="paragraph" w:customStyle="1" w:styleId="Hoofdstuknummer">
    <w:name w:val="Hoofdstuknummer"/>
    <w:basedOn w:val="Standaard"/>
    <w:next w:val="Standaard"/>
    <w:semiHidden/>
    <w:rsid w:val="00F14BA9"/>
    <w:pPr>
      <w:keepNext/>
      <w:pageBreakBefore/>
      <w:spacing w:after="400"/>
    </w:pPr>
    <w:rPr>
      <w:b/>
      <w:sz w:val="40"/>
    </w:rPr>
  </w:style>
  <w:style w:type="paragraph" w:styleId="HTML-voorafopgemaakt">
    <w:name w:val="HTML Preformatted"/>
    <w:basedOn w:val="Standaard"/>
    <w:link w:val="HTML-voorafopgemaaktChar"/>
    <w:rsid w:val="00F14BA9"/>
    <w:rPr>
      <w:rFonts w:ascii="Courier New" w:hAnsi="Courier New" w:cs="Courier New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F14BA9"/>
    <w:rPr>
      <w:rFonts w:ascii="Courier New" w:hAnsi="Courier New" w:cs="Courier New"/>
    </w:rPr>
  </w:style>
  <w:style w:type="character" w:styleId="HTMLCode">
    <w:name w:val="HTML Code"/>
    <w:basedOn w:val="Standaardalinea-lettertype"/>
    <w:rsid w:val="00F14BA9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rsid w:val="00F14BA9"/>
    <w:rPr>
      <w:i/>
      <w:iCs/>
    </w:rPr>
  </w:style>
  <w:style w:type="character" w:styleId="HTMLVariable">
    <w:name w:val="HTML Variable"/>
    <w:basedOn w:val="Standaardalinea-lettertype"/>
    <w:rsid w:val="00F14BA9"/>
    <w:rPr>
      <w:i/>
      <w:iCs/>
    </w:rPr>
  </w:style>
  <w:style w:type="character" w:styleId="HTML-acroniem">
    <w:name w:val="HTML Acronym"/>
    <w:basedOn w:val="Standaardalinea-lettertype"/>
    <w:rsid w:val="00F14BA9"/>
  </w:style>
  <w:style w:type="paragraph" w:styleId="HTML-adres">
    <w:name w:val="HTML Address"/>
    <w:basedOn w:val="Standaard"/>
    <w:link w:val="HTML-adresChar"/>
    <w:rsid w:val="00F14BA9"/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F14BA9"/>
    <w:rPr>
      <w:rFonts w:ascii="Arial" w:hAnsi="Arial"/>
      <w:i/>
      <w:iCs/>
    </w:rPr>
  </w:style>
  <w:style w:type="character" w:styleId="HTML-citaat">
    <w:name w:val="HTML Cite"/>
    <w:basedOn w:val="Standaardalinea-lettertype"/>
    <w:rsid w:val="00F14BA9"/>
    <w:rPr>
      <w:i/>
      <w:iCs/>
    </w:rPr>
  </w:style>
  <w:style w:type="character" w:styleId="HTML-schrijfmachine">
    <w:name w:val="HTML Typewriter"/>
    <w:basedOn w:val="Standaardalinea-lettertype"/>
    <w:rsid w:val="00F14BA9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rsid w:val="00F14BA9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rsid w:val="00F14BA9"/>
    <w:rPr>
      <w:rFonts w:ascii="Courier New" w:hAnsi="Courier New" w:cs="Courier New"/>
    </w:rPr>
  </w:style>
  <w:style w:type="paragraph" w:styleId="Inhopg2">
    <w:name w:val="toc 2"/>
    <w:basedOn w:val="Inhopg1"/>
    <w:next w:val="Standaard"/>
    <w:uiPriority w:val="39"/>
    <w:rsid w:val="00F14BA9"/>
    <w:pPr>
      <w:spacing w:before="0" w:after="0"/>
      <w:ind w:left="1247" w:hanging="680"/>
    </w:pPr>
    <w:rPr>
      <w:b w:val="0"/>
      <w:sz w:val="20"/>
      <w:szCs w:val="24"/>
    </w:rPr>
  </w:style>
  <w:style w:type="paragraph" w:styleId="Inhopg3">
    <w:name w:val="toc 3"/>
    <w:basedOn w:val="Inhopg2"/>
    <w:next w:val="Standaard"/>
    <w:uiPriority w:val="39"/>
    <w:rsid w:val="00F14BA9"/>
    <w:pPr>
      <w:ind w:left="2154" w:hanging="907"/>
    </w:pPr>
    <w:rPr>
      <w:iCs/>
    </w:rPr>
  </w:style>
  <w:style w:type="paragraph" w:styleId="Inhopg4">
    <w:name w:val="toc 4"/>
    <w:basedOn w:val="Standaard"/>
    <w:next w:val="Standaard"/>
    <w:rsid w:val="00F14BA9"/>
    <w:pPr>
      <w:ind w:left="3261" w:hanging="1106"/>
    </w:pPr>
    <w:rPr>
      <w:b/>
      <w:szCs w:val="18"/>
    </w:rPr>
  </w:style>
  <w:style w:type="paragraph" w:styleId="Inhopg5">
    <w:name w:val="toc 5"/>
    <w:basedOn w:val="Standaard"/>
    <w:next w:val="Standaard"/>
    <w:rsid w:val="00F14BA9"/>
    <w:pPr>
      <w:ind w:left="4649" w:hanging="1389"/>
    </w:pPr>
    <w:rPr>
      <w:szCs w:val="18"/>
    </w:rPr>
  </w:style>
  <w:style w:type="paragraph" w:styleId="Inhopg6">
    <w:name w:val="toc 6"/>
    <w:basedOn w:val="Standaard"/>
    <w:next w:val="Standaard"/>
    <w:autoRedefine/>
    <w:rsid w:val="00F14BA9"/>
    <w:pPr>
      <w:ind w:left="10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rsid w:val="00F14BA9"/>
    <w:pPr>
      <w:ind w:left="120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rsid w:val="00F14BA9"/>
    <w:pPr>
      <w:ind w:left="140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rsid w:val="00F14BA9"/>
    <w:pPr>
      <w:ind w:left="1600"/>
    </w:pPr>
    <w:rPr>
      <w:sz w:val="18"/>
      <w:szCs w:val="18"/>
    </w:rPr>
  </w:style>
  <w:style w:type="paragraph" w:customStyle="1" w:styleId="Intro">
    <w:name w:val="Intro"/>
    <w:basedOn w:val="Standaard"/>
    <w:next w:val="Standaard"/>
    <w:rsid w:val="00F14BA9"/>
    <w:pPr>
      <w:spacing w:after="240"/>
    </w:pPr>
    <w:rPr>
      <w:b/>
    </w:rPr>
  </w:style>
  <w:style w:type="table" w:styleId="Klassieketabel1">
    <w:name w:val="Table Classic 1"/>
    <w:basedOn w:val="Standaardtabel"/>
    <w:rsid w:val="00F14BA9"/>
    <w:pPr>
      <w:spacing w:line="2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F14BA9"/>
    <w:pPr>
      <w:spacing w:line="2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F14BA9"/>
    <w:pPr>
      <w:spacing w:line="2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rsid w:val="00F14BA9"/>
    <w:pPr>
      <w:spacing w:line="2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F14BA9"/>
    <w:pPr>
      <w:spacing w:line="2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F14BA9"/>
    <w:pPr>
      <w:spacing w:line="2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Paragraafnummer">
    <w:name w:val="Paragraafnummer"/>
    <w:basedOn w:val="Standaard"/>
    <w:next w:val="Standaard"/>
    <w:semiHidden/>
    <w:rsid w:val="00F14BA9"/>
  </w:style>
  <w:style w:type="paragraph" w:styleId="Lijst">
    <w:name w:val="List"/>
    <w:aliases w:val="Opsomming"/>
    <w:basedOn w:val="Standaard"/>
    <w:rsid w:val="00F14BA9"/>
    <w:pPr>
      <w:numPr>
        <w:numId w:val="4"/>
      </w:numPr>
    </w:pPr>
    <w:rPr>
      <w:i/>
    </w:rPr>
  </w:style>
  <w:style w:type="paragraph" w:styleId="Lijst2">
    <w:name w:val="List 2"/>
    <w:basedOn w:val="Standaard"/>
    <w:rsid w:val="00F14BA9"/>
    <w:pPr>
      <w:ind w:left="566" w:hanging="283"/>
    </w:pPr>
  </w:style>
  <w:style w:type="paragraph" w:styleId="Lijst3">
    <w:name w:val="List 3"/>
    <w:basedOn w:val="Standaard"/>
    <w:rsid w:val="00F14BA9"/>
    <w:pPr>
      <w:ind w:left="849" w:hanging="283"/>
    </w:pPr>
  </w:style>
  <w:style w:type="paragraph" w:styleId="Lijst4">
    <w:name w:val="List 4"/>
    <w:basedOn w:val="Standaard"/>
    <w:rsid w:val="00F14BA9"/>
    <w:pPr>
      <w:ind w:left="1132" w:hanging="283"/>
    </w:pPr>
  </w:style>
  <w:style w:type="paragraph" w:styleId="Lijst5">
    <w:name w:val="List 5"/>
    <w:basedOn w:val="Standaard"/>
    <w:rsid w:val="00F14BA9"/>
    <w:pPr>
      <w:ind w:left="1415" w:hanging="283"/>
    </w:pPr>
  </w:style>
  <w:style w:type="paragraph" w:styleId="Lijstopsomteken">
    <w:name w:val="List Bullet"/>
    <w:basedOn w:val="Standaard"/>
    <w:rsid w:val="00F14BA9"/>
    <w:pPr>
      <w:numPr>
        <w:numId w:val="7"/>
      </w:numPr>
    </w:pPr>
  </w:style>
  <w:style w:type="paragraph" w:styleId="Lijstopsomteken2">
    <w:name w:val="List Bullet 2"/>
    <w:basedOn w:val="Standaard"/>
    <w:rsid w:val="00F14BA9"/>
    <w:pPr>
      <w:numPr>
        <w:numId w:val="8"/>
      </w:numPr>
    </w:pPr>
  </w:style>
  <w:style w:type="paragraph" w:styleId="Lijstopsomteken3">
    <w:name w:val="List Bullet 3"/>
    <w:basedOn w:val="Standaard"/>
    <w:rsid w:val="00F14BA9"/>
    <w:pPr>
      <w:numPr>
        <w:numId w:val="9"/>
      </w:numPr>
    </w:pPr>
  </w:style>
  <w:style w:type="paragraph" w:styleId="Lijstopsomteken4">
    <w:name w:val="List Bullet 4"/>
    <w:basedOn w:val="Standaard"/>
    <w:rsid w:val="00F14BA9"/>
    <w:pPr>
      <w:numPr>
        <w:numId w:val="10"/>
      </w:numPr>
    </w:pPr>
  </w:style>
  <w:style w:type="paragraph" w:styleId="Lijstopsomteken5">
    <w:name w:val="List Bullet 5"/>
    <w:basedOn w:val="Standaard"/>
    <w:rsid w:val="00F14BA9"/>
    <w:pPr>
      <w:numPr>
        <w:numId w:val="11"/>
      </w:numPr>
    </w:pPr>
  </w:style>
  <w:style w:type="paragraph" w:styleId="Lijstnummering">
    <w:name w:val="List Number"/>
    <w:basedOn w:val="Standaard"/>
    <w:rsid w:val="00F14BA9"/>
    <w:pPr>
      <w:numPr>
        <w:numId w:val="12"/>
      </w:numPr>
    </w:pPr>
  </w:style>
  <w:style w:type="paragraph" w:styleId="Lijstnummering2">
    <w:name w:val="List Number 2"/>
    <w:basedOn w:val="Standaard"/>
    <w:rsid w:val="00F14BA9"/>
    <w:pPr>
      <w:numPr>
        <w:numId w:val="13"/>
      </w:numPr>
    </w:pPr>
  </w:style>
  <w:style w:type="paragraph" w:styleId="Lijstnummering3">
    <w:name w:val="List Number 3"/>
    <w:basedOn w:val="Standaard"/>
    <w:rsid w:val="00F14BA9"/>
    <w:pPr>
      <w:numPr>
        <w:numId w:val="14"/>
      </w:numPr>
    </w:pPr>
  </w:style>
  <w:style w:type="paragraph" w:styleId="Lijstnummering4">
    <w:name w:val="List Number 4"/>
    <w:basedOn w:val="Standaard"/>
    <w:rsid w:val="00F14BA9"/>
    <w:pPr>
      <w:numPr>
        <w:numId w:val="15"/>
      </w:numPr>
    </w:pPr>
  </w:style>
  <w:style w:type="paragraph" w:styleId="Lijstnummering5">
    <w:name w:val="List Number 5"/>
    <w:basedOn w:val="Standaard"/>
    <w:rsid w:val="00F14BA9"/>
    <w:pPr>
      <w:numPr>
        <w:numId w:val="16"/>
      </w:numPr>
    </w:pPr>
  </w:style>
  <w:style w:type="paragraph" w:styleId="Lijstvoortzetting">
    <w:name w:val="List Continue"/>
    <w:basedOn w:val="Standaard"/>
    <w:rsid w:val="00F14BA9"/>
    <w:pPr>
      <w:spacing w:after="120"/>
      <w:ind w:left="283"/>
    </w:pPr>
  </w:style>
  <w:style w:type="paragraph" w:styleId="Lijstvoortzetting2">
    <w:name w:val="List Continue 2"/>
    <w:basedOn w:val="Standaard"/>
    <w:rsid w:val="00F14BA9"/>
    <w:pPr>
      <w:spacing w:after="120"/>
      <w:ind w:left="566"/>
    </w:pPr>
  </w:style>
  <w:style w:type="paragraph" w:styleId="Lijstvoortzetting3">
    <w:name w:val="List Continue 3"/>
    <w:basedOn w:val="Standaard"/>
    <w:rsid w:val="00F14BA9"/>
    <w:pPr>
      <w:spacing w:after="120"/>
      <w:ind w:left="849"/>
    </w:pPr>
  </w:style>
  <w:style w:type="paragraph" w:styleId="Lijstvoortzetting4">
    <w:name w:val="List Continue 4"/>
    <w:basedOn w:val="Standaard"/>
    <w:rsid w:val="00F14BA9"/>
    <w:pPr>
      <w:spacing w:after="120"/>
      <w:ind w:left="1132"/>
    </w:pPr>
  </w:style>
  <w:style w:type="paragraph" w:styleId="Lijstvoortzetting5">
    <w:name w:val="List Continue 5"/>
    <w:basedOn w:val="Standaard"/>
    <w:rsid w:val="00F14BA9"/>
    <w:pPr>
      <w:spacing w:after="120"/>
      <w:ind w:left="1415"/>
    </w:pPr>
  </w:style>
  <w:style w:type="character" w:styleId="Nadruk">
    <w:name w:val="Emphasis"/>
    <w:basedOn w:val="Standaardalinea-lettertype"/>
    <w:qFormat/>
    <w:rsid w:val="00F14BA9"/>
    <w:rPr>
      <w:i/>
      <w:iCs/>
    </w:rPr>
  </w:style>
  <w:style w:type="paragraph" w:styleId="Normaalweb">
    <w:name w:val="Normal (Web)"/>
    <w:basedOn w:val="Standaard"/>
    <w:rsid w:val="00F14BA9"/>
    <w:rPr>
      <w:rFonts w:ascii="Times New Roman" w:hAnsi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rsid w:val="00F14BA9"/>
  </w:style>
  <w:style w:type="character" w:customStyle="1" w:styleId="NotitiekopChar">
    <w:name w:val="Notitiekop Char"/>
    <w:basedOn w:val="Standaardalinea-lettertype"/>
    <w:link w:val="Notitiekop"/>
    <w:rsid w:val="00F14BA9"/>
    <w:rPr>
      <w:rFonts w:ascii="Arial" w:hAnsi="Arial"/>
    </w:rPr>
  </w:style>
  <w:style w:type="character" w:styleId="Paginanummer">
    <w:name w:val="page number"/>
    <w:basedOn w:val="Standaardalinea-lettertype"/>
    <w:rsid w:val="00F14BA9"/>
  </w:style>
  <w:style w:type="paragraph" w:styleId="Plattetekst">
    <w:name w:val="Body Text"/>
    <w:basedOn w:val="Standaard"/>
    <w:link w:val="PlattetekstChar"/>
    <w:rsid w:val="00F14BA9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F14BA9"/>
    <w:rPr>
      <w:rFonts w:ascii="Arial" w:hAnsi="Arial"/>
    </w:rPr>
  </w:style>
  <w:style w:type="paragraph" w:styleId="Plattetekst2">
    <w:name w:val="Body Text 2"/>
    <w:basedOn w:val="Standaard"/>
    <w:link w:val="Plattetekst2Char"/>
    <w:rsid w:val="00F14BA9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F14BA9"/>
    <w:rPr>
      <w:rFonts w:ascii="Arial" w:hAnsi="Arial"/>
    </w:rPr>
  </w:style>
  <w:style w:type="paragraph" w:styleId="Plattetekst3">
    <w:name w:val="Body Text 3"/>
    <w:basedOn w:val="Standaard"/>
    <w:link w:val="Plattetekst3Char"/>
    <w:rsid w:val="00F14BA9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F14BA9"/>
    <w:rPr>
      <w:rFonts w:ascii="Arial" w:hAnsi="Arial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rsid w:val="00F14BA9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F14BA9"/>
    <w:rPr>
      <w:rFonts w:ascii="Arial" w:hAnsi="Arial"/>
    </w:rPr>
  </w:style>
  <w:style w:type="paragraph" w:styleId="Plattetekstinspringen">
    <w:name w:val="Body Text Indent"/>
    <w:basedOn w:val="Standaard"/>
    <w:link w:val="PlattetekstinspringenChar"/>
    <w:rsid w:val="00F14BA9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F14BA9"/>
    <w:rPr>
      <w:rFonts w:ascii="Arial" w:hAnsi="Arial"/>
    </w:rPr>
  </w:style>
  <w:style w:type="paragraph" w:styleId="Platteteksteersteinspringing2">
    <w:name w:val="Body Text First Indent 2"/>
    <w:basedOn w:val="Plattetekstinspringen"/>
    <w:link w:val="Platteteksteersteinspringing2Char"/>
    <w:rsid w:val="00F14BA9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F14BA9"/>
    <w:rPr>
      <w:rFonts w:ascii="Arial" w:hAnsi="Arial"/>
    </w:rPr>
  </w:style>
  <w:style w:type="paragraph" w:styleId="Plattetekstinspringen2">
    <w:name w:val="Body Text Indent 2"/>
    <w:basedOn w:val="Standaard"/>
    <w:link w:val="Plattetekstinspringen2Char"/>
    <w:rsid w:val="00F14BA9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F14BA9"/>
    <w:rPr>
      <w:rFonts w:ascii="Arial" w:hAnsi="Arial"/>
    </w:rPr>
  </w:style>
  <w:style w:type="paragraph" w:styleId="Plattetekstinspringen3">
    <w:name w:val="Body Text Indent 3"/>
    <w:basedOn w:val="Standaard"/>
    <w:link w:val="Plattetekstinspringen3Char"/>
    <w:rsid w:val="00F14BA9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F14BA9"/>
    <w:rPr>
      <w:rFonts w:ascii="Arial" w:hAnsi="Arial"/>
      <w:sz w:val="16"/>
      <w:szCs w:val="16"/>
    </w:rPr>
  </w:style>
  <w:style w:type="table" w:styleId="Professioneletabel">
    <w:name w:val="Table Professional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F14BA9"/>
  </w:style>
  <w:style w:type="paragraph" w:styleId="Standaardinspringing">
    <w:name w:val="Normal Indent"/>
    <w:basedOn w:val="Standaard"/>
    <w:rsid w:val="00F14BA9"/>
    <w:pPr>
      <w:ind w:left="708"/>
    </w:pPr>
  </w:style>
  <w:style w:type="paragraph" w:styleId="Ondertitel">
    <w:name w:val="Subtitle"/>
    <w:basedOn w:val="Standaard"/>
    <w:link w:val="OndertitelChar"/>
    <w:qFormat/>
    <w:rsid w:val="00F14BA9"/>
    <w:pPr>
      <w:spacing w:after="60"/>
      <w:jc w:val="center"/>
      <w:outlineLvl w:val="1"/>
    </w:pPr>
    <w:rPr>
      <w:rFonts w:cs="Arial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F14BA9"/>
    <w:rPr>
      <w:rFonts w:ascii="Arial" w:hAnsi="Arial" w:cs="Arial"/>
      <w:sz w:val="24"/>
      <w:szCs w:val="24"/>
    </w:rPr>
  </w:style>
  <w:style w:type="table" w:styleId="Tabelkolommen1">
    <w:name w:val="Table Columns 1"/>
    <w:basedOn w:val="Standaardtabel"/>
    <w:rsid w:val="00F14BA9"/>
    <w:pPr>
      <w:spacing w:line="2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F14BA9"/>
    <w:pPr>
      <w:spacing w:line="2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F14BA9"/>
    <w:pPr>
      <w:spacing w:line="2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F14BA9"/>
    <w:pPr>
      <w:spacing w:line="2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F14BA9"/>
    <w:pPr>
      <w:spacing w:line="2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F14BA9"/>
    <w:pPr>
      <w:spacing w:line="2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F14BA9"/>
    <w:pPr>
      <w:spacing w:line="2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F14BA9"/>
    <w:pPr>
      <w:spacing w:line="2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F14BA9"/>
    <w:pPr>
      <w:spacing w:line="2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F14BA9"/>
    <w:pPr>
      <w:spacing w:line="2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F14BA9"/>
    <w:pPr>
      <w:spacing w:line="2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F14BA9"/>
    <w:pPr>
      <w:spacing w:line="2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F14BA9"/>
    <w:pPr>
      <w:spacing w:line="2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F14BA9"/>
    <w:pPr>
      <w:spacing w:line="2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F14BA9"/>
    <w:pPr>
      <w:spacing w:line="2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F14BA9"/>
    <w:pPr>
      <w:spacing w:line="2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F14BA9"/>
    <w:rPr>
      <w:rFonts w:ascii="Courier New" w:hAnsi="Courier New" w:cs="Courier New"/>
    </w:rPr>
  </w:style>
  <w:style w:type="character" w:customStyle="1" w:styleId="TekstzonderopmaakChar">
    <w:name w:val="Tekst zonder opmaak Char"/>
    <w:basedOn w:val="Standaardalinea-lettertype"/>
    <w:link w:val="Tekstzonderopmaak"/>
    <w:rsid w:val="00F14BA9"/>
    <w:rPr>
      <w:rFonts w:ascii="Courier New" w:hAnsi="Courier New" w:cs="Courier New"/>
    </w:rPr>
  </w:style>
  <w:style w:type="paragraph" w:styleId="Titel">
    <w:name w:val="Title"/>
    <w:basedOn w:val="Standaard"/>
    <w:link w:val="TitelChar"/>
    <w:qFormat/>
    <w:rsid w:val="00F14BA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14BA9"/>
    <w:rPr>
      <w:rFonts w:ascii="Arial" w:hAnsi="Arial" w:cs="Arial"/>
      <w:b/>
      <w:bCs/>
      <w:kern w:val="28"/>
      <w:sz w:val="32"/>
      <w:szCs w:val="32"/>
    </w:rPr>
  </w:style>
  <w:style w:type="paragraph" w:customStyle="1" w:styleId="Univers12">
    <w:name w:val="Univers12"/>
    <w:basedOn w:val="Standaard"/>
    <w:semiHidden/>
    <w:rsid w:val="00F14BA9"/>
    <w:pPr>
      <w:tabs>
        <w:tab w:val="left" w:pos="7777"/>
      </w:tabs>
      <w:spacing w:line="240" w:lineRule="atLeast"/>
    </w:pPr>
    <w:rPr>
      <w:rFonts w:cs="Arial"/>
      <w:b/>
      <w:noProof/>
      <w:sz w:val="24"/>
    </w:rPr>
  </w:style>
  <w:style w:type="paragraph" w:customStyle="1" w:styleId="Univers16">
    <w:name w:val="Univers16"/>
    <w:basedOn w:val="Standaard"/>
    <w:semiHidden/>
    <w:rsid w:val="00F14BA9"/>
    <w:pPr>
      <w:tabs>
        <w:tab w:val="left" w:pos="7777"/>
      </w:tabs>
      <w:spacing w:line="240" w:lineRule="atLeast"/>
    </w:pPr>
    <w:rPr>
      <w:b/>
      <w:position w:val="-4"/>
      <w:sz w:val="32"/>
    </w:rPr>
  </w:style>
  <w:style w:type="table" w:styleId="Verfijndetabel1">
    <w:name w:val="Table Subtle 1"/>
    <w:basedOn w:val="Standaardtabel"/>
    <w:rsid w:val="00F14BA9"/>
    <w:pPr>
      <w:spacing w:line="2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F14BA9"/>
    <w:pPr>
      <w:spacing w:line="2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rsid w:val="00F14BA9"/>
    <w:pPr>
      <w:spacing w:line="2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F14BA9"/>
    <w:pPr>
      <w:spacing w:line="2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F14BA9"/>
    <w:pPr>
      <w:spacing w:line="2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qFormat/>
    <w:rsid w:val="00F14BA9"/>
    <w:rPr>
      <w:b/>
      <w:bCs/>
    </w:rPr>
  </w:style>
  <w:style w:type="paragraph" w:customStyle="1" w:styleId="OpmaakprofielCopyrights20pt">
    <w:name w:val="Opmaakprofiel Copyrights + 20 pt"/>
    <w:basedOn w:val="Standaard"/>
    <w:rsid w:val="004C6876"/>
    <w:pPr>
      <w:keepNext/>
      <w:spacing w:before="480" w:after="240"/>
    </w:pPr>
    <w:rPr>
      <w:rFonts w:cs="Arial"/>
      <w:b/>
      <w:bCs/>
      <w:kern w:val="16"/>
      <w:sz w:val="40"/>
      <w:szCs w:val="10"/>
    </w:rPr>
  </w:style>
  <w:style w:type="paragraph" w:styleId="Lijstalinea">
    <w:name w:val="List Paragraph"/>
    <w:basedOn w:val="Standaard"/>
    <w:uiPriority w:val="34"/>
    <w:qFormat/>
    <w:rsid w:val="006677F7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4282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42826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B42826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4282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4282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097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335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7060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4957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894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6844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470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77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46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91367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leeuw\AppData\Roaming\Microsoft\Templates\Vialis\Vialis%20NL%20Rapport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8AD444EC07E04F95695A45350B69F5" ma:contentTypeVersion="" ma:contentTypeDescription="Een nieuw document maken." ma:contentTypeScope="" ma:versionID="88735c3b0655aab90855a7aced3657e2">
  <xsd:schema xmlns:xsd="http://www.w3.org/2001/XMLSchema" xmlns:xs="http://www.w3.org/2001/XMLSchema" xmlns:p="http://schemas.microsoft.com/office/2006/metadata/properties" xmlns:ns2="EE12124D-B317-4FE3-BAE1-99E8568315A9" xmlns:ns3="ee12124d-b317-4fe3-bae1-99e8568315a9" xmlns:ns4="282808e3-121e-4fb4-9c83-c82dc18edc59" xmlns:ns5="8ef45f4a-8fff-44dd-8814-2a60766658c9" targetNamespace="http://schemas.microsoft.com/office/2006/metadata/properties" ma:root="true" ma:fieldsID="b3422ed3b6653955a278f45bbb2739de" ns2:_="" ns3:_="" ns4:_="" ns5:_="">
    <xsd:import namespace="EE12124D-B317-4FE3-BAE1-99E8568315A9"/>
    <xsd:import namespace="ee12124d-b317-4fe3-bae1-99e8568315a9"/>
    <xsd:import namespace="282808e3-121e-4fb4-9c83-c82dc18edc59"/>
    <xsd:import namespace="8ef45f4a-8fff-44dd-8814-2a60766658c9"/>
    <xsd:element name="properties">
      <xsd:complexType>
        <xsd:sequence>
          <xsd:element name="documentManagement">
            <xsd:complexType>
              <xsd:all>
                <xsd:element ref="ns2:Projectnummer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Projectnummer" ma:index="8" nillable="true" ma:displayName="Projectnummer" ma:default="21056" ma:format="Dropdown" ma:internalName="Project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97fa8e43-3795-4e17-8614-37d637ad4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808e3-121e-4fb4-9c83-c82dc18ed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45f4a-8fff-44dd-8814-2a60766658c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0535431-1b75-4f23-89f8-07124861990e}" ma:internalName="TaxCatchAll" ma:showField="CatchAllData" ma:web="8ef45f4a-8fff-44dd-8814-2a6076665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mer xmlns="EE12124D-B317-4FE3-BAE1-99E8568315A9">21056</Projectnummer>
    <lcf76f155ced4ddcb4097134ff3c332f xmlns="ee12124d-b317-4fe3-bae1-99e8568315a9">
      <Terms xmlns="http://schemas.microsoft.com/office/infopath/2007/PartnerControls"/>
    </lcf76f155ced4ddcb4097134ff3c332f>
    <TaxCatchAll xmlns="8ef45f4a-8fff-44dd-8814-2a60766658c9" xsi:nil="true"/>
  </documentManagement>
</p:properties>
</file>

<file path=customXml/itemProps1.xml><?xml version="1.0" encoding="utf-8"?>
<ds:datastoreItem xmlns:ds="http://schemas.openxmlformats.org/officeDocument/2006/customXml" ds:itemID="{8AE54350-4CBD-40E7-9DD6-2B9A291220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8E900-7BA2-487F-93D1-249D70DFF633}"/>
</file>

<file path=customXml/itemProps3.xml><?xml version="1.0" encoding="utf-8"?>
<ds:datastoreItem xmlns:ds="http://schemas.openxmlformats.org/officeDocument/2006/customXml" ds:itemID="{F05AAC12-8AAA-42C4-8308-1121EC5DC764}"/>
</file>

<file path=customXml/itemProps4.xml><?xml version="1.0" encoding="utf-8"?>
<ds:datastoreItem xmlns:ds="http://schemas.openxmlformats.org/officeDocument/2006/customXml" ds:itemID="{ABA94AC2-B3F1-4B84-BC5A-FD49C9131D5F}"/>
</file>

<file path=docProps/app.xml><?xml version="1.0" encoding="utf-8"?>
<Properties xmlns="http://schemas.openxmlformats.org/officeDocument/2006/extended-properties" xmlns:vt="http://schemas.openxmlformats.org/officeDocument/2006/docPropsVTypes">
  <Template>Vialis NL Rapport.dotx</Template>
  <TotalTime>1</TotalTime>
  <Pages>14</Pages>
  <Words>2047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Vialis</Company>
  <LinksUpToDate>false</LinksUpToDate>
  <CharactersWithSpaces>13282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Leeuw, Martijn de</dc:creator>
  <cp:lastModifiedBy>Strating, Maarten</cp:lastModifiedBy>
  <cp:revision>3</cp:revision>
  <cp:lastPrinted>2005-09-28T10:06:00Z</cp:lastPrinted>
  <dcterms:created xsi:type="dcterms:W3CDTF">2018-06-22T12:50:00Z</dcterms:created>
  <dcterms:modified xsi:type="dcterms:W3CDTF">2018-07-19T11:41:00Z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porateDataInserted">
    <vt:lpwstr>True</vt:lpwstr>
  </property>
  <property fmtid="{D5CDD505-2E9C-101B-9397-08002B2CF9AE}" pid="3" name="Preprinted">
    <vt:lpwstr>0</vt:lpwstr>
  </property>
  <property fmtid="{D5CDD505-2E9C-101B-9397-08002B2CF9AE}" pid="4" name="dCount">
    <vt:lpwstr>1</vt:lpwstr>
  </property>
  <property fmtid="{D5CDD505-2E9C-101B-9397-08002B2CF9AE}" pid="5" name="OnRepeat1">
    <vt:lpwstr>1</vt:lpwstr>
  </property>
  <property fmtid="{D5CDD505-2E9C-101B-9397-08002B2CF9AE}" pid="6" name="Formatted1">
    <vt:lpwstr/>
  </property>
  <property fmtid="{D5CDD505-2E9C-101B-9397-08002B2CF9AE}" pid="7" name="Library1">
    <vt:lpwstr>Vialis</vt:lpwstr>
  </property>
  <property fmtid="{D5CDD505-2E9C-101B-9397-08002B2CF9AE}" pid="8" name="Doc1">
    <vt:lpwstr>DU_Brief</vt:lpwstr>
  </property>
  <property fmtid="{D5CDD505-2E9C-101B-9397-08002B2CF9AE}" pid="9" name="Name1">
    <vt:lpwstr>Brief</vt:lpwstr>
  </property>
  <property fmtid="{D5CDD505-2E9C-101B-9397-08002B2CF9AE}" pid="10" name="intName1">
    <vt:lpwstr>Brief (Brief)</vt:lpwstr>
  </property>
  <property fmtid="{D5CDD505-2E9C-101B-9397-08002B2CF9AE}" pid="11" name="Language1">
    <vt:lpwstr>Nederlands (Dutch)</vt:lpwstr>
  </property>
  <property fmtid="{D5CDD505-2E9C-101B-9397-08002B2CF9AE}" pid="12" name="OrgPreprinted">
    <vt:lpwstr>0</vt:lpwstr>
  </property>
  <property fmtid="{D5CDD505-2E9C-101B-9397-08002B2CF9AE}" pid="13" name="Trays">
    <vt:lpwstr>2</vt:lpwstr>
  </property>
  <property fmtid="{D5CDD505-2E9C-101B-9397-08002B2CF9AE}" pid="14" name="Paper1st1">
    <vt:lpwstr>Blanco papier / Blank pap</vt:lpwstr>
  </property>
  <property fmtid="{D5CDD505-2E9C-101B-9397-08002B2CF9AE}" pid="15" name="Paper2nd1">
    <vt:lpwstr>Blanco papier / Blank pap</vt:lpwstr>
  </property>
  <property fmtid="{D5CDD505-2E9C-101B-9397-08002B2CF9AE}" pid="16" name="Section1">
    <vt:lpwstr>1</vt:lpwstr>
  </property>
  <property fmtid="{D5CDD505-2E9C-101B-9397-08002B2CF9AE}" pid="17" name="Paper1st2">
    <vt:lpwstr>Blanco papier / Blank pap</vt:lpwstr>
  </property>
  <property fmtid="{D5CDD505-2E9C-101B-9397-08002B2CF9AE}" pid="18" name="Paper2nd2">
    <vt:lpwstr>Blanco papier / Blank pap</vt:lpwstr>
  </property>
  <property fmtid="{D5CDD505-2E9C-101B-9397-08002B2CF9AE}" pid="19" name="Section2">
    <vt:lpwstr>0</vt:lpwstr>
  </property>
  <property fmtid="{D5CDD505-2E9C-101B-9397-08002B2CF9AE}" pid="20" name="ContentTypeId">
    <vt:lpwstr>0x010100E98AD444EC07E04F95695A45350B69F5</vt:lpwstr>
  </property>
  <property fmtid="{D5CDD505-2E9C-101B-9397-08002B2CF9AE}" pid="21" name="MediaServiceImageTags">
    <vt:lpwstr/>
  </property>
</Properties>
</file>